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D6D" w:rsidRDefault="00937D6D" w:rsidP="00FB05F8">
      <w:pPr>
        <w:widowControl/>
        <w:spacing w:before="100" w:beforeAutospacing="1" w:after="100" w:afterAutospacing="1" w:line="320" w:lineRule="atLeast"/>
        <w:jc w:val="center"/>
        <w:rPr>
          <w:rFonts w:ascii="Verdana" w:hAnsi="Verdana" w:cs="Verdana"/>
          <w:b/>
          <w:bCs/>
          <w:color w:val="FF0000"/>
          <w:kern w:val="0"/>
          <w:sz w:val="52"/>
          <w:szCs w:val="52"/>
        </w:rPr>
      </w:pPr>
    </w:p>
    <w:p w:rsidR="00937D6D" w:rsidRPr="00B95810" w:rsidRDefault="00937D6D" w:rsidP="00B95810">
      <w:pPr>
        <w:jc w:val="center"/>
        <w:rPr>
          <w:rFonts w:ascii="Verdana" w:hAnsi="Verdana" w:cs="Verdana"/>
          <w:b/>
          <w:bCs/>
          <w:color w:val="000000"/>
          <w:kern w:val="0"/>
          <w:sz w:val="52"/>
          <w:szCs w:val="52"/>
        </w:rPr>
      </w:pPr>
      <w:r w:rsidRPr="00B95810">
        <w:rPr>
          <w:rFonts w:ascii="Verdana" w:hAnsi="Verdana" w:cs="宋体" w:hint="eastAsia"/>
          <w:b/>
          <w:bCs/>
          <w:color w:val="FF0000"/>
          <w:kern w:val="0"/>
          <w:sz w:val="52"/>
          <w:szCs w:val="52"/>
        </w:rPr>
        <w:t>中央台办、外交部、中央宣办</w:t>
      </w:r>
    </w:p>
    <w:p w:rsidR="00937D6D" w:rsidRDefault="00937D6D" w:rsidP="00FB05F8">
      <w:pPr>
        <w:widowControl/>
        <w:spacing w:before="100" w:beforeAutospacing="1" w:after="100" w:afterAutospacing="1" w:line="320" w:lineRule="atLeast"/>
        <w:jc w:val="center"/>
        <w:rPr>
          <w:rFonts w:ascii="Verdana" w:hAnsi="Verdana" w:cs="Verdana"/>
          <w:b/>
          <w:bCs/>
          <w:color w:val="FF0000"/>
          <w:kern w:val="0"/>
          <w:sz w:val="36"/>
          <w:szCs w:val="36"/>
        </w:rPr>
      </w:pPr>
      <w:r w:rsidRPr="00957153">
        <w:rPr>
          <w:rFonts w:ascii="Verdana" w:hAnsi="Verdana" w:cs="Verdana"/>
          <w:b/>
          <w:bCs/>
          <w:color w:val="FF0000"/>
          <w:kern w:val="0"/>
          <w:sz w:val="36"/>
          <w:szCs w:val="36"/>
        </w:rPr>
        <w:pict>
          <v:rect id="_x0000_i1025" style="width:487.3pt;height:1pt" o:hralign="center" o:hrstd="t" o:hr="t" fillcolor="#aca899" stroked="f"/>
        </w:pict>
      </w:r>
    </w:p>
    <w:p w:rsidR="00937D6D" w:rsidRPr="00FB05F8" w:rsidRDefault="00937D6D" w:rsidP="00FB05F8">
      <w:pPr>
        <w:widowControl/>
        <w:spacing w:before="100" w:beforeAutospacing="1" w:after="100" w:afterAutospacing="1" w:line="320" w:lineRule="atLeast"/>
        <w:jc w:val="center"/>
        <w:rPr>
          <w:rFonts w:ascii="Verdana" w:hAnsi="Verdana" w:cs="Verdana"/>
          <w:b/>
          <w:bCs/>
          <w:color w:val="FF0000"/>
          <w:kern w:val="0"/>
          <w:sz w:val="36"/>
          <w:szCs w:val="36"/>
        </w:rPr>
      </w:pPr>
    </w:p>
    <w:p w:rsidR="00937D6D" w:rsidRDefault="00937D6D" w:rsidP="00136E59">
      <w:pPr>
        <w:widowControl/>
        <w:spacing w:line="320" w:lineRule="atLeast"/>
        <w:jc w:val="center"/>
        <w:rPr>
          <w:rFonts w:ascii="Verdana" w:hAnsi="Verdana" w:cs="Verdana"/>
          <w:b/>
          <w:bCs/>
          <w:color w:val="0000CC"/>
          <w:kern w:val="0"/>
          <w:sz w:val="44"/>
          <w:szCs w:val="44"/>
        </w:rPr>
      </w:pPr>
    </w:p>
    <w:p w:rsidR="00937D6D" w:rsidRDefault="00937D6D" w:rsidP="00136E59">
      <w:pPr>
        <w:widowControl/>
        <w:spacing w:line="320" w:lineRule="atLeast"/>
        <w:jc w:val="center"/>
        <w:rPr>
          <w:rFonts w:ascii="Verdana" w:hAnsi="Verdana" w:cs="Verdana"/>
          <w:b/>
          <w:bCs/>
          <w:color w:val="0000CC"/>
          <w:kern w:val="0"/>
          <w:sz w:val="44"/>
          <w:szCs w:val="44"/>
        </w:rPr>
      </w:pPr>
    </w:p>
    <w:p w:rsidR="00937D6D" w:rsidRPr="00FB05F8" w:rsidRDefault="00937D6D" w:rsidP="00136E59">
      <w:pPr>
        <w:widowControl/>
        <w:spacing w:line="320" w:lineRule="atLeast"/>
        <w:jc w:val="center"/>
        <w:rPr>
          <w:rFonts w:ascii="Verdana" w:hAnsi="Verdana" w:cs="Verdana"/>
          <w:b/>
          <w:bCs/>
          <w:kern w:val="0"/>
          <w:sz w:val="44"/>
          <w:szCs w:val="44"/>
        </w:rPr>
      </w:pPr>
    </w:p>
    <w:p w:rsidR="00937D6D" w:rsidRDefault="00937D6D" w:rsidP="00B95810">
      <w:pPr>
        <w:jc w:val="center"/>
        <w:rPr>
          <w:rFonts w:ascii="黑体" w:eastAsia="黑体" w:hAnsi="Arial" w:cs="Times New Roman"/>
          <w:color w:val="800000"/>
          <w:sz w:val="36"/>
          <w:szCs w:val="36"/>
        </w:rPr>
      </w:pPr>
      <w:r w:rsidRPr="00B95810">
        <w:rPr>
          <w:rFonts w:ascii="??" w:hAnsi="??" w:cs="宋体" w:hint="eastAsia"/>
          <w:b/>
          <w:bCs/>
          <w:color w:val="000000"/>
          <w:sz w:val="44"/>
          <w:szCs w:val="44"/>
        </w:rPr>
        <w:t>关于正确使用涉台宣传用语的意见</w:t>
      </w:r>
    </w:p>
    <w:p w:rsidR="00937D6D" w:rsidRPr="00B95810" w:rsidRDefault="00937D6D" w:rsidP="001351F6">
      <w:pPr>
        <w:jc w:val="center"/>
        <w:rPr>
          <w:rFonts w:ascii="??" w:hAnsi="??" w:cs="??"/>
          <w:b/>
          <w:bCs/>
          <w:color w:val="000000"/>
          <w:sz w:val="44"/>
          <w:szCs w:val="44"/>
        </w:rPr>
      </w:pPr>
    </w:p>
    <w:p w:rsidR="00937D6D" w:rsidRPr="00FB05F8" w:rsidRDefault="00937D6D" w:rsidP="00FB05F8">
      <w:pPr>
        <w:widowControl/>
        <w:spacing w:line="320" w:lineRule="atLeast"/>
        <w:jc w:val="center"/>
        <w:rPr>
          <w:rFonts w:ascii="Verdana" w:hAnsi="Verdana" w:cs="Verdana"/>
          <w:b/>
          <w:bCs/>
          <w:kern w:val="0"/>
          <w:sz w:val="44"/>
          <w:szCs w:val="44"/>
        </w:rPr>
      </w:pPr>
      <w:r w:rsidRPr="00FB05F8">
        <w:rPr>
          <w:rFonts w:ascii="Verdana" w:hAnsi="Verdana" w:cs="Verdana"/>
          <w:b/>
          <w:bCs/>
          <w:kern w:val="0"/>
          <w:sz w:val="44"/>
          <w:szCs w:val="44"/>
        </w:rPr>
        <w:t xml:space="preserve"> </w:t>
      </w:r>
    </w:p>
    <w:p w:rsidR="00937D6D" w:rsidRDefault="00937D6D" w:rsidP="008A1165">
      <w:pPr>
        <w:widowControl/>
        <w:spacing w:before="100" w:beforeAutospacing="1" w:after="100" w:afterAutospacing="1" w:line="320" w:lineRule="atLeast"/>
        <w:jc w:val="center"/>
        <w:rPr>
          <w:rFonts w:ascii="Verdana" w:hAnsi="Verdana" w:cs="Verdana"/>
          <w:color w:val="FF0000"/>
          <w:kern w:val="0"/>
          <w:sz w:val="28"/>
          <w:szCs w:val="28"/>
        </w:rPr>
      </w:pPr>
    </w:p>
    <w:p w:rsidR="00937D6D" w:rsidRDefault="00937D6D" w:rsidP="008A1165">
      <w:pPr>
        <w:widowControl/>
        <w:spacing w:before="100" w:beforeAutospacing="1" w:after="100" w:afterAutospacing="1" w:line="320" w:lineRule="atLeast"/>
        <w:jc w:val="center"/>
        <w:rPr>
          <w:rFonts w:ascii="Verdana" w:hAnsi="Verdana" w:cs="Verdana"/>
          <w:color w:val="FF0000"/>
          <w:kern w:val="0"/>
          <w:sz w:val="28"/>
          <w:szCs w:val="28"/>
        </w:rPr>
      </w:pPr>
    </w:p>
    <w:p w:rsidR="00937D6D" w:rsidRDefault="00937D6D" w:rsidP="008A1165">
      <w:pPr>
        <w:widowControl/>
        <w:spacing w:before="100" w:beforeAutospacing="1" w:after="100" w:afterAutospacing="1" w:line="320" w:lineRule="atLeast"/>
        <w:jc w:val="center"/>
        <w:rPr>
          <w:rFonts w:ascii="Verdana" w:hAnsi="Verdana" w:cs="Verdana"/>
          <w:color w:val="FF0000"/>
          <w:kern w:val="0"/>
          <w:sz w:val="36"/>
          <w:szCs w:val="36"/>
        </w:rPr>
      </w:pPr>
    </w:p>
    <w:p w:rsidR="00937D6D" w:rsidRDefault="00937D6D" w:rsidP="008A1165">
      <w:pPr>
        <w:widowControl/>
        <w:spacing w:before="100" w:beforeAutospacing="1" w:after="100" w:afterAutospacing="1" w:line="320" w:lineRule="atLeast"/>
        <w:jc w:val="center"/>
        <w:rPr>
          <w:rFonts w:ascii="Verdana" w:hAnsi="Verdana" w:cs="Verdana"/>
          <w:color w:val="FF0000"/>
          <w:kern w:val="0"/>
          <w:sz w:val="36"/>
          <w:szCs w:val="36"/>
        </w:rPr>
      </w:pPr>
    </w:p>
    <w:p w:rsidR="00937D6D" w:rsidRDefault="00937D6D" w:rsidP="008A1165">
      <w:pPr>
        <w:widowControl/>
        <w:spacing w:before="100" w:beforeAutospacing="1" w:after="100" w:afterAutospacing="1" w:line="320" w:lineRule="atLeast"/>
        <w:jc w:val="center"/>
        <w:rPr>
          <w:rFonts w:ascii="Verdana" w:hAnsi="Verdana" w:cs="Verdana"/>
          <w:color w:val="FF0000"/>
          <w:kern w:val="0"/>
          <w:sz w:val="36"/>
          <w:szCs w:val="36"/>
        </w:rPr>
      </w:pPr>
    </w:p>
    <w:p w:rsidR="00937D6D" w:rsidRPr="005A2F91" w:rsidRDefault="00937D6D" w:rsidP="008A1165">
      <w:pPr>
        <w:widowControl/>
        <w:spacing w:before="100" w:beforeAutospacing="1" w:after="100" w:afterAutospacing="1" w:line="320" w:lineRule="atLeast"/>
        <w:jc w:val="center"/>
        <w:rPr>
          <w:rFonts w:ascii="Verdana" w:hAnsi="Verdana" w:cs="Verdana"/>
          <w:color w:val="FF0000"/>
          <w:kern w:val="0"/>
          <w:sz w:val="36"/>
          <w:szCs w:val="36"/>
        </w:rPr>
      </w:pPr>
      <w:r w:rsidRPr="00957153">
        <w:rPr>
          <w:rFonts w:ascii="Verdana" w:hAnsi="Verdana" w:cs="Verdana"/>
          <w:b/>
          <w:bCs/>
          <w:color w:val="FF0000"/>
          <w:kern w:val="0"/>
          <w:sz w:val="36"/>
          <w:szCs w:val="36"/>
        </w:rPr>
        <w:pict>
          <v:rect id="_x0000_i1026" style="width:487.3pt;height:1pt" o:hralign="center" o:hrstd="t" o:hr="t" fillcolor="#aca899" stroked="f"/>
        </w:pict>
      </w:r>
    </w:p>
    <w:p w:rsidR="00937D6D" w:rsidRDefault="00937D6D" w:rsidP="00B95810">
      <w:pPr>
        <w:spacing w:line="360" w:lineRule="auto"/>
        <w:jc w:val="center"/>
        <w:rPr>
          <w:rFonts w:ascii="楷体_GB2312" w:eastAsia="楷体_GB2312" w:hAnsi="Arial" w:cs="Times New Roman"/>
          <w:color w:val="800000"/>
          <w:sz w:val="28"/>
          <w:szCs w:val="28"/>
        </w:rPr>
      </w:pPr>
      <w:r w:rsidRPr="00B95810">
        <w:rPr>
          <w:rFonts w:ascii="??" w:hAnsi="??" w:cs="??"/>
          <w:color w:val="000000"/>
          <w:sz w:val="24"/>
          <w:szCs w:val="24"/>
        </w:rPr>
        <w:t>[2002]4</w:t>
      </w:r>
      <w:r w:rsidRPr="00B95810">
        <w:rPr>
          <w:rFonts w:ascii="??" w:hAnsi="??" w:cs="宋体" w:hint="eastAsia"/>
          <w:color w:val="000000"/>
          <w:sz w:val="24"/>
          <w:szCs w:val="24"/>
        </w:rPr>
        <w:t>号文件</w:t>
      </w:r>
      <w:r w:rsidRPr="00B95810">
        <w:rPr>
          <w:rFonts w:ascii="??" w:hAnsi="??" w:cs="??"/>
          <w:color w:val="000000"/>
          <w:sz w:val="24"/>
          <w:szCs w:val="24"/>
        </w:rPr>
        <w:t xml:space="preserve">  2002</w:t>
      </w:r>
      <w:r w:rsidRPr="00B95810">
        <w:rPr>
          <w:rFonts w:ascii="??" w:hAnsi="??" w:cs="宋体" w:hint="eastAsia"/>
          <w:color w:val="000000"/>
          <w:sz w:val="24"/>
          <w:szCs w:val="24"/>
        </w:rPr>
        <w:t>年</w:t>
      </w:r>
      <w:r w:rsidRPr="00B95810">
        <w:rPr>
          <w:rFonts w:ascii="??" w:hAnsi="??" w:cs="??"/>
          <w:color w:val="000000"/>
          <w:sz w:val="24"/>
          <w:szCs w:val="24"/>
        </w:rPr>
        <w:t>11</w:t>
      </w:r>
      <w:r w:rsidRPr="00B95810">
        <w:rPr>
          <w:rFonts w:ascii="??" w:hAnsi="??" w:cs="宋体" w:hint="eastAsia"/>
          <w:color w:val="000000"/>
          <w:sz w:val="24"/>
          <w:szCs w:val="24"/>
        </w:rPr>
        <w:t>月修订</w:t>
      </w:r>
    </w:p>
    <w:p w:rsidR="00937D6D" w:rsidRPr="001351F6" w:rsidRDefault="00937D6D" w:rsidP="008A1165">
      <w:pPr>
        <w:widowControl/>
        <w:spacing w:before="100" w:beforeAutospacing="1" w:after="100" w:afterAutospacing="1" w:line="320" w:lineRule="atLeast"/>
        <w:jc w:val="center"/>
        <w:rPr>
          <w:rFonts w:ascii="Verdana" w:hAnsi="Verdana" w:cs="Verdana"/>
          <w:color w:val="000000"/>
          <w:kern w:val="0"/>
          <w:sz w:val="24"/>
          <w:szCs w:val="24"/>
        </w:rPr>
      </w:pPr>
      <w:r w:rsidRPr="001351F6">
        <w:rPr>
          <w:rFonts w:ascii="Verdana" w:hAnsi="Verdana" w:cs="宋体" w:hint="eastAsia"/>
          <w:color w:val="000000"/>
          <w:kern w:val="0"/>
          <w:sz w:val="24"/>
          <w:szCs w:val="24"/>
        </w:rPr>
        <w:t xml:space="preserve">　　</w:t>
      </w:r>
    </w:p>
    <w:p w:rsidR="00937D6D" w:rsidRPr="001351F6" w:rsidRDefault="00937D6D" w:rsidP="008A1165">
      <w:pPr>
        <w:widowControl/>
        <w:spacing w:before="100" w:beforeAutospacing="1" w:after="100" w:afterAutospacing="1" w:line="320" w:lineRule="atLeast"/>
        <w:jc w:val="center"/>
        <w:rPr>
          <w:rFonts w:ascii="Verdana" w:hAnsi="Verdana" w:cs="Verdana"/>
          <w:color w:val="000000"/>
          <w:kern w:val="0"/>
        </w:rPr>
      </w:pPr>
    </w:p>
    <w:p w:rsidR="00937D6D" w:rsidRPr="00B95810" w:rsidRDefault="00937D6D" w:rsidP="00B95810">
      <w:pPr>
        <w:jc w:val="center"/>
        <w:rPr>
          <w:rFonts w:ascii="黑体" w:eastAsia="黑体" w:hAnsi="Arial" w:cs="Times New Roman"/>
          <w:b/>
          <w:bCs/>
          <w:sz w:val="32"/>
          <w:szCs w:val="32"/>
        </w:rPr>
      </w:pPr>
      <w:r w:rsidRPr="00B95810">
        <w:rPr>
          <w:rFonts w:ascii="黑体" w:eastAsia="黑体" w:hAnsi="Arial" w:cs="黑体" w:hint="eastAsia"/>
          <w:b/>
          <w:bCs/>
          <w:sz w:val="32"/>
          <w:szCs w:val="32"/>
        </w:rPr>
        <w:t>关于正确使用涉台宣传用语的意见</w:t>
      </w:r>
    </w:p>
    <w:p w:rsidR="00937D6D" w:rsidRDefault="00937D6D" w:rsidP="00B95810">
      <w:pPr>
        <w:jc w:val="center"/>
        <w:rPr>
          <w:rFonts w:ascii="仿宋_GB2312" w:eastAsia="仿宋_GB2312" w:cs="Times New Roman"/>
          <w:sz w:val="10"/>
          <w:szCs w:val="10"/>
        </w:rPr>
      </w:pPr>
    </w:p>
    <w:p w:rsidR="00937D6D" w:rsidRDefault="00937D6D" w:rsidP="00B95810">
      <w:pPr>
        <w:spacing w:line="360" w:lineRule="auto"/>
        <w:jc w:val="center"/>
        <w:rPr>
          <w:rFonts w:ascii="黑体" w:eastAsia="黑体" w:cs="Times New Roman"/>
        </w:rPr>
      </w:pPr>
      <w:r>
        <w:rPr>
          <w:rFonts w:ascii="黑体" w:eastAsia="黑体" w:cs="黑体" w:hint="eastAsia"/>
        </w:rPr>
        <w:t>一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1.</w:t>
      </w:r>
      <w:r w:rsidRPr="00B95810">
        <w:rPr>
          <w:rFonts w:ascii="宋体" w:hAnsi="宋体" w:cs="宋体" w:hint="eastAsia"/>
        </w:rPr>
        <w:t>对</w:t>
      </w:r>
      <w:r w:rsidRPr="00B95810">
        <w:rPr>
          <w:rFonts w:ascii="宋体" w:hAnsi="宋体" w:cs="宋体"/>
        </w:rPr>
        <w:t>1949</w:t>
      </w:r>
      <w:r w:rsidRPr="00B95810">
        <w:rPr>
          <w:rFonts w:ascii="宋体" w:hAnsi="宋体" w:cs="宋体" w:hint="eastAsia"/>
        </w:rPr>
        <w:t>年</w:t>
      </w:r>
      <w:r w:rsidRPr="00B95810">
        <w:rPr>
          <w:rFonts w:ascii="宋体" w:hAnsi="宋体" w:cs="宋体"/>
        </w:rPr>
        <w:t>10</w:t>
      </w:r>
      <w:r w:rsidRPr="00B95810">
        <w:rPr>
          <w:rFonts w:ascii="宋体" w:hAnsi="宋体" w:cs="宋体" w:hint="eastAsia"/>
        </w:rPr>
        <w:t>月</w:t>
      </w:r>
      <w:r w:rsidRPr="00B95810">
        <w:rPr>
          <w:rFonts w:ascii="宋体" w:hAnsi="宋体" w:cs="宋体"/>
        </w:rPr>
        <w:t>1</w:t>
      </w:r>
      <w:r w:rsidRPr="00B95810">
        <w:rPr>
          <w:rFonts w:ascii="宋体" w:hAnsi="宋体" w:cs="宋体" w:hint="eastAsia"/>
        </w:rPr>
        <w:t>日之后的台湾地区政权，应称之为“台湾当局”或“台湾有关方面”、“台湾方面”，不使用“中华民国”，也一律不使用“中华民国”纪年。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2.</w:t>
      </w:r>
      <w:r w:rsidRPr="00B95810">
        <w:rPr>
          <w:rFonts w:ascii="宋体" w:hAnsi="宋体" w:cs="宋体" w:hint="eastAsia"/>
        </w:rPr>
        <w:t>不使用“台湾政府”一词。不直接使用台湾当局以所谓“国家”、“中央”、“全国”名义设立的官方机构名称，即台所谓“一府”（“总统府”）、“五院”（“行政院”、“立法院”、“司法院”、“考试院”、“监察院”）及其下属机构，如“内政部”、“行政院新闻局”等，可用台湾“有关当局”，台湾当局“主管部门”、“主管机关”代替。如对“台湾行政院”可称其为“台湾行政主管部门”或“台湾行政当局”，对“台湾各部”可称其为“台湾某某主管部门”，如“行政院新闻局”可称其为“台湾新闻主管部门”。特殊情况报道中不得不直接称呼上述机构时，必须加引号，我广播电视媒体口播时则需加“所谓”一词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3.</w:t>
      </w:r>
      <w:r w:rsidRPr="00B95810">
        <w:rPr>
          <w:rFonts w:ascii="宋体" w:hAnsi="宋体" w:cs="宋体" w:hint="eastAsia"/>
        </w:rPr>
        <w:t>不直接使用台湾当局以所谓“国家”、“中央”、“全国”名义设立的官方机构中官员的职务名称，可称其为“台湾知名人士”、“台湾政界人士”或“××先生（女士）”。台湾市级及市级以下（包括台北市、高雄市）的机构名称及人员职务，如市长、县长、议长、议员、乡长、镇长，县民政局、市教育局等，在相关新闻报道中，原则上可以直接称呼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4.</w:t>
      </w:r>
      <w:r w:rsidRPr="00B95810">
        <w:rPr>
          <w:rFonts w:ascii="宋体" w:hAnsi="宋体" w:cs="宋体" w:hint="eastAsia"/>
        </w:rPr>
        <w:t>对台湾当局及其所属机构的法规性文件与各式官方文书等，应加引号或变通处理。对台湾当局或其所属机构的所谓“白皮书”，可用“小册子”、“文件”一类的用语称之。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5.</w:t>
      </w:r>
      <w:r w:rsidRPr="00B95810">
        <w:rPr>
          <w:rFonts w:ascii="宋体" w:hAnsi="宋体" w:cs="宋体" w:hint="eastAsia"/>
        </w:rPr>
        <w:t>具有“台独”性质的组织和政治术语应加引号，如“台独”、“台湾独立”、“台湾地位未定”、“台湾住民自决”、“台湾主权独立”等。宣传报道中涉及“台独”政党“台湾团结联盟”时，不得简称为“台联”，可简称“台联党”。</w:t>
      </w:r>
    </w:p>
    <w:p w:rsidR="00937D6D" w:rsidRPr="00B95810" w:rsidRDefault="00937D6D" w:rsidP="00B95810">
      <w:pPr>
        <w:spacing w:line="360" w:lineRule="auto"/>
        <w:jc w:val="center"/>
        <w:rPr>
          <w:rFonts w:ascii="宋体" w:cs="Times New Roman"/>
        </w:rPr>
      </w:pPr>
      <w:r w:rsidRPr="00B95810">
        <w:rPr>
          <w:rFonts w:ascii="宋体" w:hAnsi="宋体" w:cs="宋体" w:hint="eastAsia"/>
        </w:rPr>
        <w:t>二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1.</w:t>
      </w:r>
      <w:r w:rsidRPr="00B95810">
        <w:rPr>
          <w:rFonts w:ascii="宋体" w:hAnsi="宋体" w:cs="宋体" w:hint="eastAsia"/>
        </w:rPr>
        <w:t>对国民党、民进党、亲民党等党派机构、人员的职务，一般不加引号，但对民进党内相关机构、派系和次级团体组织（“中国事务部”、“正义连线”、“福利国连线”）等，均应加引号。</w:t>
      </w:r>
    </w:p>
    <w:p w:rsidR="00937D6D" w:rsidRPr="007D2753" w:rsidRDefault="00937D6D" w:rsidP="007D2753">
      <w:pPr>
        <w:spacing w:line="360" w:lineRule="auto"/>
        <w:ind w:firstLineChars="200" w:firstLine="420"/>
        <w:rPr>
          <w:rFonts w:ascii="宋体" w:cs="宋体"/>
        </w:rPr>
      </w:pPr>
      <w:r w:rsidRPr="00B95810">
        <w:rPr>
          <w:rFonts w:ascii="宋体" w:hAnsi="宋体" w:cs="宋体"/>
        </w:rPr>
        <w:t>2.</w:t>
      </w:r>
      <w:r w:rsidRPr="00B95810">
        <w:rPr>
          <w:rFonts w:ascii="宋体" w:hAnsi="宋体" w:cs="宋体" w:hint="eastAsia"/>
        </w:rPr>
        <w:t>对台湾民间团体，一般不加引号，但对以民间名义出现而实有官方背景的团体，如“中华旅行社”、境外设置的所谓“经济文化代表处（办事处）”等应加引号；对具有反共性质的机构、组织（如“反共爱国同盟”、“三民主义统一中国大同盟”）以及冠有“中华民国”字样的名称须回避，或采取变通的方式。对岛内带有“中国”、“中华”字样的民间团体及企事业单位，在报道中可视情况加引号直接称呼，如台湾“中国钢铁公司”、“中华电信”等。</w:t>
      </w:r>
    </w:p>
    <w:p w:rsidR="00937D6D" w:rsidRPr="007D2753" w:rsidRDefault="00937D6D" w:rsidP="00B95810">
      <w:pPr>
        <w:spacing w:line="360" w:lineRule="auto"/>
        <w:ind w:firstLineChars="200" w:firstLine="420"/>
        <w:rPr>
          <w:rFonts w:ascii="宋体" w:cs="宋体"/>
        </w:rPr>
      </w:pPr>
      <w:r w:rsidRPr="00B95810">
        <w:rPr>
          <w:rFonts w:ascii="宋体" w:hAnsi="宋体" w:cs="宋体"/>
        </w:rPr>
        <w:t>3.</w:t>
      </w:r>
      <w:r w:rsidRPr="00B95810">
        <w:rPr>
          <w:rFonts w:ascii="宋体" w:hAnsi="宋体" w:cs="宋体" w:hint="eastAsia"/>
        </w:rPr>
        <w:t>对以民间身份来访的台官方人士，一律称其民间身份。对来访的台“立法委员”，可称“台湾知名人士”或“××先生（女士）”，不得称“××委员”。</w:t>
      </w:r>
    </w:p>
    <w:p w:rsidR="00937D6D" w:rsidRPr="007D2753" w:rsidRDefault="00937D6D" w:rsidP="00B95810">
      <w:pPr>
        <w:spacing w:line="360" w:lineRule="auto"/>
        <w:ind w:firstLineChars="200" w:firstLine="420"/>
        <w:rPr>
          <w:rFonts w:ascii="宋体" w:cs="宋体"/>
        </w:rPr>
      </w:pPr>
      <w:r w:rsidRPr="00B95810">
        <w:rPr>
          <w:rFonts w:ascii="宋体" w:hAnsi="宋体" w:cs="宋体"/>
        </w:rPr>
        <w:t>4.</w:t>
      </w:r>
      <w:r w:rsidRPr="00B95810">
        <w:rPr>
          <w:rFonts w:ascii="宋体" w:hAnsi="宋体" w:cs="宋体" w:hint="eastAsia"/>
        </w:rPr>
        <w:t>对台湾的某些与我们名称相同的大学和文化事业机构，如“清华大学”、“故宫博物院”等，应加引号并在前面加上“台湾”、“台北”，如台湾“清华大学”、台北“故宫博物院”。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5.</w:t>
      </w:r>
      <w:r w:rsidRPr="00B95810">
        <w:rPr>
          <w:rFonts w:ascii="宋体" w:hAnsi="宋体" w:cs="宋体" w:hint="eastAsia"/>
        </w:rPr>
        <w:t>对台湾冠有“国立”字样的学校和机构，报道时均须去掉“国立”二字。如“国立台湾大学”，报道时应称“台湾大学”；“××国小”、“××国中”，应称“××小学”、“××中学”。对台北“国父纪念馆”不直接称谓，可称“台北中山纪念馆”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6.</w:t>
      </w:r>
      <w:r w:rsidRPr="00B95810">
        <w:rPr>
          <w:rFonts w:ascii="宋体" w:hAnsi="宋体" w:cs="宋体" w:hint="eastAsia"/>
        </w:rPr>
        <w:t>不得将中华人民共和国法律称为“大陆法律”。对台湾地区施行的“法律”称之为“台湾地区的有关规定”。如果在新闻报道中必须引用台湾当局颁布的“法律”时，应加“所谓”两字和引号。报道法律问题时如涉及两岸，不得使用“两岸法律”等具有对等含义的词语，可就涉及的有关内容和问题进行具体表述，如“海峡两岸律师事务”、“两岸婚姻、继承问题”、“两岸投资保护问题”等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7.</w:t>
      </w:r>
      <w:r w:rsidRPr="00B95810">
        <w:rPr>
          <w:rFonts w:ascii="宋体" w:hAnsi="宋体" w:cs="宋体" w:hint="eastAsia"/>
        </w:rPr>
        <w:t>有关两岸关系的事务是中国内部的事务，在处理涉台法律事务及有关报道中，一律不使用国际法上的专门用语。如“护照”、“文书认证”、“司法协助”、“引渡”、“偷渡”等，可采用“旅行证件”、“两岸公证书使用”、“两岸司法（行政）方面的联系与协作”、“遣返”、“私渡”等用语。涉及台湾海峡海域的报道不得出现“海峡中线”一词。</w:t>
      </w:r>
    </w:p>
    <w:p w:rsidR="00937D6D" w:rsidRPr="00B95810" w:rsidRDefault="00937D6D" w:rsidP="00B95810">
      <w:pPr>
        <w:spacing w:line="360" w:lineRule="auto"/>
        <w:jc w:val="center"/>
        <w:rPr>
          <w:rFonts w:ascii="宋体" w:cs="Times New Roman"/>
        </w:rPr>
      </w:pPr>
      <w:r w:rsidRPr="00B95810">
        <w:rPr>
          <w:rFonts w:ascii="宋体" w:hAnsi="宋体" w:cs="宋体" w:hint="eastAsia"/>
        </w:rPr>
        <w:t>三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1.</w:t>
      </w:r>
      <w:r w:rsidRPr="00B95810">
        <w:rPr>
          <w:rFonts w:ascii="宋体" w:hAnsi="宋体" w:cs="宋体" w:hint="eastAsia"/>
        </w:rPr>
        <w:t>在国际活动中介绍我国情况时应称中国或中华人民共和国，不能称“大陆”。报道国际活动时，不能把台湾和其他国家并列，而应称为“中国台湾”；与港澳并列时称为“港澳台地区”或“台港澳地区”。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2.</w:t>
      </w:r>
      <w:r w:rsidRPr="00B95810">
        <w:rPr>
          <w:rFonts w:ascii="宋体" w:hAnsi="宋体" w:cs="宋体" w:hint="eastAsia"/>
        </w:rPr>
        <w:t>对不属于只有主权国家才能参加的国际组织和民间性的国际经贸、文化、体育组织中的台湾团组机构，不能以“台湾”或“台北”称之，而应称其为“中国台北”、“中国台湾”。</w:t>
      </w:r>
    </w:p>
    <w:p w:rsidR="00937D6D" w:rsidRPr="00B95810" w:rsidRDefault="00937D6D" w:rsidP="00B95810">
      <w:pPr>
        <w:spacing w:line="360" w:lineRule="auto"/>
        <w:rPr>
          <w:rFonts w:ascii="宋体" w:cs="Times New Roman"/>
        </w:rPr>
      </w:pPr>
      <w:r w:rsidRPr="00B95810">
        <w:rPr>
          <w:rFonts w:ascii="宋体" w:hAnsi="宋体" w:cs="宋体" w:hint="eastAsia"/>
        </w:rPr>
        <w:t>在我举办的国际体育比赛场合中，台湾团队可以使用中文名称“中华台北”，但在我新闻报道中仍应称其为“中国台北”。台湾地区在</w:t>
      </w:r>
      <w:r w:rsidRPr="00B95810">
        <w:rPr>
          <w:rFonts w:ascii="宋体" w:hAnsi="宋体" w:cs="宋体"/>
        </w:rPr>
        <w:t>WTO</w:t>
      </w:r>
      <w:r w:rsidRPr="00B95810">
        <w:rPr>
          <w:rFonts w:ascii="宋体" w:hAnsi="宋体" w:cs="宋体" w:hint="eastAsia"/>
        </w:rPr>
        <w:t>中的名称为“台湾、澎湖、金门、马祖单独关税区”，宣传报道中可简称“中国台北”。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3.</w:t>
      </w:r>
      <w:r w:rsidRPr="00B95810">
        <w:rPr>
          <w:rFonts w:ascii="宋体" w:hAnsi="宋体" w:cs="宋体" w:hint="eastAsia"/>
        </w:rPr>
        <w:t>对海峡两岸共同举办的各项交流活动，应称“海峡两岸×××活动”。对海峡两岸和港澳共同举办的交流活动，不得出现“中、港、台”之类的称谓，应称“海峡两岸暨香港”，“海峡两岸暨澳门”或“海峡两岸暨香港、澳门”等；对港、澳、台人士称“两岸三（四）地”等，我宣传报道中可不持异议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4.</w:t>
      </w:r>
      <w:r w:rsidRPr="00B95810">
        <w:rPr>
          <w:rFonts w:ascii="宋体" w:hAnsi="宋体" w:cs="宋体" w:hint="eastAsia"/>
        </w:rPr>
        <w:t>报道台商在祖国大陆的投资企业和刊登这些企业的广告、启事时，不得称“中外合资”、“中台合资”，可称“沪台合资”、“桂台合资”等。对来投资的台商相对于我有关地方时可称“台方”，不能称“外方”；对我有关省、市，不能称“中方”，可称“闽方”、“沪方”等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5.</w:t>
      </w:r>
      <w:r w:rsidRPr="00B95810">
        <w:rPr>
          <w:rFonts w:ascii="宋体" w:hAnsi="宋体" w:cs="宋体" w:hint="eastAsia"/>
        </w:rPr>
        <w:t>对某地与台湾举办活动的报道，可用“某地与台湾”（如福建与台湾）或“某地等三省市与台湾”（如上海等三省市与台湾）的提法。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6.</w:t>
      </w:r>
      <w:r w:rsidRPr="00B95810">
        <w:rPr>
          <w:rFonts w:ascii="宋体" w:hAnsi="宋体" w:cs="宋体" w:hint="eastAsia"/>
        </w:rPr>
        <w:t>不涉及台湾的宣传报道，不得自称中国为“大陆”，如不得使用“大陆的改革开放”、“大陆十大金曲排行榜”之类的提法，而应该使用“我国（或中国）的改革开放”、“我国（或中国）十大金曲排行榜”等提法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7.</w:t>
      </w:r>
      <w:r w:rsidRPr="00B95810">
        <w:rPr>
          <w:rFonts w:ascii="宋体" w:hAnsi="宋体" w:cs="宋体" w:hint="eastAsia"/>
        </w:rPr>
        <w:t>不得将中华人民共和国政府称为“大陆政府”，也不得在中央政府所属机构前冠以“大陆”，如“大陆国家文物局”；不要把全国统计数字称为“大陆统计数字”。在报道全国重要统计数字时，如未包括台湾统计数字，应在全国统计数字后加括号注明未包括台湾省。</w:t>
      </w:r>
    </w:p>
    <w:p w:rsidR="00937D6D" w:rsidRPr="00B95810" w:rsidRDefault="00937D6D" w:rsidP="00B95810">
      <w:pPr>
        <w:spacing w:line="360" w:lineRule="auto"/>
        <w:ind w:firstLineChars="200" w:firstLine="420"/>
        <w:jc w:val="distribute"/>
        <w:rPr>
          <w:rFonts w:ascii="宋体" w:cs="Times New Roman"/>
        </w:rPr>
      </w:pPr>
      <w:r w:rsidRPr="00B95810">
        <w:rPr>
          <w:rFonts w:ascii="宋体" w:hAnsi="宋体" w:cs="宋体"/>
        </w:rPr>
        <w:t>8.</w:t>
      </w:r>
      <w:r w:rsidRPr="00B95810">
        <w:rPr>
          <w:rFonts w:ascii="宋体" w:hAnsi="宋体" w:cs="宋体" w:hint="eastAsia"/>
        </w:rPr>
        <w:t>在宣传报道中要尽量避免用“大陆”，如确无法回避，可酌情使用“祖国大陆”的</w:t>
      </w:r>
    </w:p>
    <w:p w:rsidR="00937D6D" w:rsidRPr="00B95810" w:rsidRDefault="00937D6D" w:rsidP="00B95810">
      <w:pPr>
        <w:spacing w:line="360" w:lineRule="auto"/>
        <w:rPr>
          <w:rFonts w:ascii="宋体" w:cs="Times New Roman"/>
        </w:rPr>
      </w:pPr>
      <w:r w:rsidRPr="00B95810">
        <w:rPr>
          <w:rFonts w:ascii="宋体" w:hAnsi="宋体" w:cs="宋体" w:hint="eastAsia"/>
        </w:rPr>
        <w:t>提法。</w:t>
      </w:r>
    </w:p>
    <w:p w:rsidR="00937D6D" w:rsidRPr="00B95810" w:rsidRDefault="00937D6D" w:rsidP="00B95810">
      <w:pPr>
        <w:spacing w:line="360" w:lineRule="auto"/>
        <w:jc w:val="center"/>
        <w:rPr>
          <w:rFonts w:ascii="宋体" w:cs="Times New Roman"/>
        </w:rPr>
      </w:pPr>
      <w:r w:rsidRPr="00B95810">
        <w:rPr>
          <w:rFonts w:ascii="宋体" w:hAnsi="宋体" w:cs="宋体" w:hint="eastAsia"/>
        </w:rPr>
        <w:t>四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1.</w:t>
      </w:r>
      <w:r w:rsidRPr="00B95810">
        <w:rPr>
          <w:rFonts w:ascii="宋体" w:hAnsi="宋体" w:cs="宋体" w:hint="eastAsia"/>
        </w:rPr>
        <w:t>对台宣传报道，一般不用“解放前”或“解放后”，可用“中华人民共和国成立前（后）”、“新中国成立前（后）”或“</w:t>
      </w:r>
      <w:r w:rsidRPr="00B95810">
        <w:rPr>
          <w:rFonts w:ascii="宋体" w:hAnsi="宋体" w:cs="宋体"/>
        </w:rPr>
        <w:t>1949</w:t>
      </w:r>
      <w:r w:rsidRPr="00B95810">
        <w:rPr>
          <w:rFonts w:ascii="宋体" w:hAnsi="宋体" w:cs="宋体" w:hint="eastAsia"/>
        </w:rPr>
        <w:t>年前（后）”。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2.</w:t>
      </w:r>
      <w:r w:rsidRPr="00B95810">
        <w:rPr>
          <w:rFonts w:ascii="宋体" w:hAnsi="宋体" w:cs="宋体" w:hint="eastAsia"/>
        </w:rPr>
        <w:t>台胞经日本、美国等国家往返大陆和台湾，不能称“经第三国回祖国大陆”或“经第三国回台湾”，应称“经其他国家（或经××国家）回祖国大陆（或台湾）”。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3.</w:t>
      </w:r>
      <w:r w:rsidRPr="00B95810">
        <w:rPr>
          <w:rFonts w:ascii="宋体" w:hAnsi="宋体" w:cs="宋体" w:hint="eastAsia"/>
        </w:rPr>
        <w:t>我宣传报道中不得将台湾民众日常使用的汉语方言闽南话称为“台语”，各类出版物、各类场所不宜使用或出现“台语”（如“台语歌星”、“台语金曲”）字样，应称“闽南语歌星”、“闽南语金曲”。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4.</w:t>
      </w:r>
      <w:r w:rsidRPr="00B95810">
        <w:rPr>
          <w:rFonts w:ascii="宋体" w:hAnsi="宋体" w:cs="宋体" w:hint="eastAsia"/>
        </w:rPr>
        <w:t>对台湾少数民族不称“原住民”，在报道两岸少数民族交流时，可统称为台湾少数民族或称具体的名称（如“阿美人”）。在国家正式文件中仍称为“高山族”。</w:t>
      </w:r>
    </w:p>
    <w:p w:rsidR="00937D6D" w:rsidRPr="00B95810" w:rsidRDefault="00937D6D" w:rsidP="00B95810">
      <w:pPr>
        <w:spacing w:line="360" w:lineRule="auto"/>
        <w:ind w:firstLineChars="200" w:firstLine="420"/>
        <w:rPr>
          <w:rFonts w:ascii="宋体" w:cs="Times New Roman"/>
        </w:rPr>
      </w:pPr>
      <w:r w:rsidRPr="00B95810">
        <w:rPr>
          <w:rFonts w:ascii="宋体" w:hAnsi="宋体" w:cs="宋体"/>
        </w:rPr>
        <w:t>5.</w:t>
      </w:r>
      <w:r w:rsidRPr="00B95810">
        <w:rPr>
          <w:rFonts w:ascii="宋体" w:hAnsi="宋体" w:cs="宋体" w:hint="eastAsia"/>
        </w:rPr>
        <w:t>对台湾方面所谓“小三通”一词，我报道中可称“福建沿海与金门、马祖地区直接往</w:t>
      </w:r>
    </w:p>
    <w:p w:rsidR="00937D6D" w:rsidRPr="00B95810" w:rsidRDefault="00937D6D" w:rsidP="00B95810">
      <w:pPr>
        <w:spacing w:line="360" w:lineRule="auto"/>
        <w:rPr>
          <w:rFonts w:ascii="宋体" w:cs="Times New Roman"/>
          <w:color w:val="800000"/>
        </w:rPr>
      </w:pPr>
      <w:r w:rsidRPr="00B95810">
        <w:rPr>
          <w:rFonts w:ascii="宋体" w:hAnsi="宋体" w:cs="宋体" w:hint="eastAsia"/>
        </w:rPr>
        <w:t>来”，不用“小三通”提法，也不用“大三通”的提法。</w:t>
      </w:r>
    </w:p>
    <w:p w:rsidR="00937D6D" w:rsidRPr="00B95810" w:rsidRDefault="00937D6D" w:rsidP="00B95810">
      <w:pPr>
        <w:spacing w:line="360" w:lineRule="auto"/>
        <w:jc w:val="center"/>
        <w:rPr>
          <w:rFonts w:ascii="宋体" w:cs="Times New Roman"/>
          <w:color w:val="800000"/>
        </w:rPr>
      </w:pPr>
    </w:p>
    <w:sectPr w:rsidR="00937D6D" w:rsidRPr="00B95810" w:rsidSect="001F1C14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D6D" w:rsidRDefault="00937D6D" w:rsidP="005C001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37D6D" w:rsidRDefault="00937D6D" w:rsidP="005C001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D6D" w:rsidRDefault="00937D6D">
    <w:pPr>
      <w:pStyle w:val="Footer"/>
      <w:rPr>
        <w:rFonts w:cs="Times New Roman"/>
      </w:rPr>
    </w:pPr>
  </w:p>
  <w:p w:rsidR="00937D6D" w:rsidRDefault="00937D6D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D6D" w:rsidRDefault="00937D6D" w:rsidP="005C001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37D6D" w:rsidRDefault="00937D6D" w:rsidP="005C001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D6D" w:rsidRPr="00B95810" w:rsidRDefault="00937D6D" w:rsidP="00B95810">
    <w:pPr>
      <w:jc w:val="right"/>
      <w:rPr>
        <w:rFonts w:cs="Times New Roman"/>
      </w:rPr>
    </w:pPr>
    <w:r w:rsidRPr="00B95810">
      <w:rPr>
        <w:rFonts w:ascii="Verdana" w:hAnsi="Verdana" w:cs="宋体" w:hint="eastAsia"/>
        <w:b/>
        <w:bCs/>
        <w:kern w:val="0"/>
      </w:rPr>
      <w:t>中央台办、外交部、中央宣办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67194"/>
    <w:multiLevelType w:val="hybridMultilevel"/>
    <w:tmpl w:val="2D462C38"/>
    <w:lvl w:ilvl="0" w:tplc="44DAD238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F1316D"/>
    <w:multiLevelType w:val="hybridMultilevel"/>
    <w:tmpl w:val="EE20F856"/>
    <w:lvl w:ilvl="0" w:tplc="7584CE24">
      <w:start w:val="1"/>
      <w:numFmt w:val="decimal"/>
      <w:lvlText w:val="（%1）"/>
      <w:lvlJc w:val="left"/>
      <w:pPr>
        <w:ind w:left="1429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0409000F">
      <w:start w:val="1"/>
      <w:numFmt w:val="decimal"/>
      <w:lvlText w:val="%4."/>
      <w:lvlJc w:val="left"/>
      <w:pPr>
        <w:ind w:left="2389" w:hanging="420"/>
      </w:pPr>
    </w:lvl>
    <w:lvl w:ilvl="4" w:tplc="04090019">
      <w:start w:val="1"/>
      <w:numFmt w:val="lowerLetter"/>
      <w:lvlText w:val="%5)"/>
      <w:lvlJc w:val="left"/>
      <w:pPr>
        <w:ind w:left="2809" w:hanging="420"/>
      </w:pPr>
    </w:lvl>
    <w:lvl w:ilvl="5" w:tplc="0409001B">
      <w:start w:val="1"/>
      <w:numFmt w:val="lowerRoman"/>
      <w:lvlText w:val="%6."/>
      <w:lvlJc w:val="right"/>
      <w:pPr>
        <w:ind w:left="3229" w:hanging="420"/>
      </w:pPr>
    </w:lvl>
    <w:lvl w:ilvl="6" w:tplc="0409000F">
      <w:start w:val="1"/>
      <w:numFmt w:val="decimal"/>
      <w:lvlText w:val="%7."/>
      <w:lvlJc w:val="left"/>
      <w:pPr>
        <w:ind w:left="3649" w:hanging="420"/>
      </w:pPr>
    </w:lvl>
    <w:lvl w:ilvl="7" w:tplc="04090019">
      <w:start w:val="1"/>
      <w:numFmt w:val="lowerLetter"/>
      <w:lvlText w:val="%8)"/>
      <w:lvlJc w:val="left"/>
      <w:pPr>
        <w:ind w:left="4069" w:hanging="420"/>
      </w:pPr>
    </w:lvl>
    <w:lvl w:ilvl="8" w:tplc="0409001B">
      <w:start w:val="1"/>
      <w:numFmt w:val="lowerRoman"/>
      <w:lvlText w:val="%9."/>
      <w:lvlJc w:val="right"/>
      <w:pPr>
        <w:ind w:left="4489" w:hanging="420"/>
      </w:pPr>
    </w:lvl>
  </w:abstractNum>
  <w:abstractNum w:abstractNumId="2">
    <w:nsid w:val="28C96B30"/>
    <w:multiLevelType w:val="hybridMultilevel"/>
    <w:tmpl w:val="AD24C652"/>
    <w:lvl w:ilvl="0" w:tplc="E47AB77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EDE4425"/>
    <w:multiLevelType w:val="hybridMultilevel"/>
    <w:tmpl w:val="777E8B8C"/>
    <w:lvl w:ilvl="0" w:tplc="CE2AB71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3A57BC"/>
    <w:multiLevelType w:val="hybridMultilevel"/>
    <w:tmpl w:val="0DE68AA8"/>
    <w:lvl w:ilvl="0" w:tplc="90743BF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872231"/>
    <w:multiLevelType w:val="hybridMultilevel"/>
    <w:tmpl w:val="637865FE"/>
    <w:lvl w:ilvl="0" w:tplc="D1D46552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36C1510A"/>
    <w:multiLevelType w:val="hybridMultilevel"/>
    <w:tmpl w:val="740457C8"/>
    <w:lvl w:ilvl="0" w:tplc="2EAE47B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2D40211"/>
    <w:multiLevelType w:val="hybridMultilevel"/>
    <w:tmpl w:val="1A7E9F4C"/>
    <w:lvl w:ilvl="0" w:tplc="CCF43BA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8EF29C3"/>
    <w:multiLevelType w:val="hybridMultilevel"/>
    <w:tmpl w:val="637865FE"/>
    <w:lvl w:ilvl="0" w:tplc="D1D46552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53616EDC"/>
    <w:multiLevelType w:val="hybridMultilevel"/>
    <w:tmpl w:val="8F44C434"/>
    <w:lvl w:ilvl="0" w:tplc="6C881DE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FCAC406">
      <w:start w:val="2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5D3E5CEA"/>
    <w:multiLevelType w:val="hybridMultilevel"/>
    <w:tmpl w:val="95205E76"/>
    <w:lvl w:ilvl="0" w:tplc="8174C860">
      <w:start w:val="1"/>
      <w:numFmt w:val="decimalEnclosedParen"/>
      <w:lvlText w:val="%1"/>
      <w:lvlJc w:val="left"/>
      <w:pPr>
        <w:ind w:left="660" w:hanging="360"/>
      </w:pPr>
      <w:rPr>
        <w:rFonts w:ascii="Calibri" w:hAnsi="Calibri" w:cs="Calibri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1140" w:hanging="420"/>
      </w:pPr>
    </w:lvl>
    <w:lvl w:ilvl="2" w:tplc="0409001B">
      <w:start w:val="1"/>
      <w:numFmt w:val="lowerRoman"/>
      <w:lvlText w:val="%3."/>
      <w:lvlJc w:val="right"/>
      <w:pPr>
        <w:ind w:left="1560" w:hanging="420"/>
      </w:pPr>
    </w:lvl>
    <w:lvl w:ilvl="3" w:tplc="0409000F">
      <w:start w:val="1"/>
      <w:numFmt w:val="decimal"/>
      <w:lvlText w:val="%4."/>
      <w:lvlJc w:val="left"/>
      <w:pPr>
        <w:ind w:left="1980" w:hanging="420"/>
      </w:pPr>
    </w:lvl>
    <w:lvl w:ilvl="4" w:tplc="04090019">
      <w:start w:val="1"/>
      <w:numFmt w:val="lowerLetter"/>
      <w:lvlText w:val="%5)"/>
      <w:lvlJc w:val="left"/>
      <w:pPr>
        <w:ind w:left="2400" w:hanging="420"/>
      </w:pPr>
    </w:lvl>
    <w:lvl w:ilvl="5" w:tplc="0409001B">
      <w:start w:val="1"/>
      <w:numFmt w:val="lowerRoman"/>
      <w:lvlText w:val="%6."/>
      <w:lvlJc w:val="right"/>
      <w:pPr>
        <w:ind w:left="2820" w:hanging="420"/>
      </w:pPr>
    </w:lvl>
    <w:lvl w:ilvl="6" w:tplc="0409000F">
      <w:start w:val="1"/>
      <w:numFmt w:val="decimal"/>
      <w:lvlText w:val="%7."/>
      <w:lvlJc w:val="left"/>
      <w:pPr>
        <w:ind w:left="3240" w:hanging="420"/>
      </w:pPr>
    </w:lvl>
    <w:lvl w:ilvl="7" w:tplc="04090019">
      <w:start w:val="1"/>
      <w:numFmt w:val="lowerLetter"/>
      <w:lvlText w:val="%8)"/>
      <w:lvlJc w:val="left"/>
      <w:pPr>
        <w:ind w:left="3660" w:hanging="420"/>
      </w:pPr>
    </w:lvl>
    <w:lvl w:ilvl="8" w:tplc="0409001B">
      <w:start w:val="1"/>
      <w:numFmt w:val="lowerRoman"/>
      <w:lvlText w:val="%9."/>
      <w:lvlJc w:val="right"/>
      <w:pPr>
        <w:ind w:left="4080" w:hanging="420"/>
      </w:pPr>
    </w:lvl>
  </w:abstractNum>
  <w:abstractNum w:abstractNumId="11">
    <w:nsid w:val="620C2608"/>
    <w:multiLevelType w:val="hybridMultilevel"/>
    <w:tmpl w:val="5C604820"/>
    <w:lvl w:ilvl="0" w:tplc="76EA7D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9"/>
  </w:num>
  <w:num w:numId="6">
    <w:abstractNumId w:val="7"/>
  </w:num>
  <w:num w:numId="7">
    <w:abstractNumId w:val="3"/>
  </w:num>
  <w:num w:numId="8">
    <w:abstractNumId w:val="2"/>
  </w:num>
  <w:num w:numId="9">
    <w:abstractNumId w:val="5"/>
  </w:num>
  <w:num w:numId="10">
    <w:abstractNumId w:val="8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0014"/>
    <w:rsid w:val="000016AA"/>
    <w:rsid w:val="000035FF"/>
    <w:rsid w:val="0000375E"/>
    <w:rsid w:val="00004F21"/>
    <w:rsid w:val="00005DAF"/>
    <w:rsid w:val="0000633D"/>
    <w:rsid w:val="00006EE9"/>
    <w:rsid w:val="00006F1F"/>
    <w:rsid w:val="0000773D"/>
    <w:rsid w:val="00010140"/>
    <w:rsid w:val="00010A7E"/>
    <w:rsid w:val="00011BDE"/>
    <w:rsid w:val="000129A7"/>
    <w:rsid w:val="00013289"/>
    <w:rsid w:val="000133DA"/>
    <w:rsid w:val="000201A9"/>
    <w:rsid w:val="00020591"/>
    <w:rsid w:val="000205A4"/>
    <w:rsid w:val="000230B2"/>
    <w:rsid w:val="00023100"/>
    <w:rsid w:val="00023C40"/>
    <w:rsid w:val="00024453"/>
    <w:rsid w:val="0002495D"/>
    <w:rsid w:val="00025BD6"/>
    <w:rsid w:val="0002655D"/>
    <w:rsid w:val="00026F25"/>
    <w:rsid w:val="0002701F"/>
    <w:rsid w:val="000279DA"/>
    <w:rsid w:val="00027B10"/>
    <w:rsid w:val="000301BE"/>
    <w:rsid w:val="00030ABC"/>
    <w:rsid w:val="00030BA8"/>
    <w:rsid w:val="00030CF8"/>
    <w:rsid w:val="00031502"/>
    <w:rsid w:val="00032FD5"/>
    <w:rsid w:val="00033BB2"/>
    <w:rsid w:val="0003418B"/>
    <w:rsid w:val="000342CA"/>
    <w:rsid w:val="00034F73"/>
    <w:rsid w:val="0003574A"/>
    <w:rsid w:val="00036CDD"/>
    <w:rsid w:val="0003776C"/>
    <w:rsid w:val="00037CF7"/>
    <w:rsid w:val="00037EC7"/>
    <w:rsid w:val="00040674"/>
    <w:rsid w:val="00041051"/>
    <w:rsid w:val="00042C90"/>
    <w:rsid w:val="00043AA3"/>
    <w:rsid w:val="000449F2"/>
    <w:rsid w:val="00044FF8"/>
    <w:rsid w:val="00046009"/>
    <w:rsid w:val="000460D8"/>
    <w:rsid w:val="0004640E"/>
    <w:rsid w:val="00046A34"/>
    <w:rsid w:val="000470AB"/>
    <w:rsid w:val="000472E3"/>
    <w:rsid w:val="000473AA"/>
    <w:rsid w:val="00047C77"/>
    <w:rsid w:val="000506CF"/>
    <w:rsid w:val="00050700"/>
    <w:rsid w:val="00051354"/>
    <w:rsid w:val="0005218F"/>
    <w:rsid w:val="00052E49"/>
    <w:rsid w:val="0005354F"/>
    <w:rsid w:val="00053B0C"/>
    <w:rsid w:val="00053C5C"/>
    <w:rsid w:val="00053D06"/>
    <w:rsid w:val="000540F3"/>
    <w:rsid w:val="00055196"/>
    <w:rsid w:val="00056B39"/>
    <w:rsid w:val="00056E4D"/>
    <w:rsid w:val="00057B7F"/>
    <w:rsid w:val="000608A0"/>
    <w:rsid w:val="00063173"/>
    <w:rsid w:val="00063A41"/>
    <w:rsid w:val="00063B3D"/>
    <w:rsid w:val="00063D05"/>
    <w:rsid w:val="00066309"/>
    <w:rsid w:val="00066319"/>
    <w:rsid w:val="0006660C"/>
    <w:rsid w:val="0006713E"/>
    <w:rsid w:val="000673EB"/>
    <w:rsid w:val="00067901"/>
    <w:rsid w:val="00071366"/>
    <w:rsid w:val="00071FBB"/>
    <w:rsid w:val="00072529"/>
    <w:rsid w:val="00072C03"/>
    <w:rsid w:val="00072E7C"/>
    <w:rsid w:val="0007370C"/>
    <w:rsid w:val="0007561D"/>
    <w:rsid w:val="0007643C"/>
    <w:rsid w:val="00076A47"/>
    <w:rsid w:val="00077FD0"/>
    <w:rsid w:val="000800CD"/>
    <w:rsid w:val="00080284"/>
    <w:rsid w:val="00080BAB"/>
    <w:rsid w:val="0008115C"/>
    <w:rsid w:val="00081E1D"/>
    <w:rsid w:val="000829F4"/>
    <w:rsid w:val="00083215"/>
    <w:rsid w:val="000836F4"/>
    <w:rsid w:val="000841F2"/>
    <w:rsid w:val="00084242"/>
    <w:rsid w:val="0008501C"/>
    <w:rsid w:val="000851EE"/>
    <w:rsid w:val="00085610"/>
    <w:rsid w:val="00086511"/>
    <w:rsid w:val="000865D5"/>
    <w:rsid w:val="00086A0B"/>
    <w:rsid w:val="00087F8A"/>
    <w:rsid w:val="00091EA5"/>
    <w:rsid w:val="00092F0E"/>
    <w:rsid w:val="00092F5E"/>
    <w:rsid w:val="00093FA3"/>
    <w:rsid w:val="00094BA2"/>
    <w:rsid w:val="000953EF"/>
    <w:rsid w:val="00095989"/>
    <w:rsid w:val="00095AB0"/>
    <w:rsid w:val="00095B49"/>
    <w:rsid w:val="000964E9"/>
    <w:rsid w:val="00096B20"/>
    <w:rsid w:val="0009795A"/>
    <w:rsid w:val="000A0F1A"/>
    <w:rsid w:val="000A112B"/>
    <w:rsid w:val="000A1AEB"/>
    <w:rsid w:val="000A1D36"/>
    <w:rsid w:val="000A26AD"/>
    <w:rsid w:val="000A2E3A"/>
    <w:rsid w:val="000A380F"/>
    <w:rsid w:val="000A3D88"/>
    <w:rsid w:val="000A555E"/>
    <w:rsid w:val="000A585F"/>
    <w:rsid w:val="000A6018"/>
    <w:rsid w:val="000A60B1"/>
    <w:rsid w:val="000A6950"/>
    <w:rsid w:val="000A74FE"/>
    <w:rsid w:val="000A7E04"/>
    <w:rsid w:val="000B1896"/>
    <w:rsid w:val="000B1967"/>
    <w:rsid w:val="000B28CC"/>
    <w:rsid w:val="000B3B26"/>
    <w:rsid w:val="000B3B41"/>
    <w:rsid w:val="000B3C2B"/>
    <w:rsid w:val="000B5772"/>
    <w:rsid w:val="000B7A76"/>
    <w:rsid w:val="000B7C00"/>
    <w:rsid w:val="000C1BDF"/>
    <w:rsid w:val="000C2CF1"/>
    <w:rsid w:val="000C39DB"/>
    <w:rsid w:val="000C3EDC"/>
    <w:rsid w:val="000C5270"/>
    <w:rsid w:val="000C5BD5"/>
    <w:rsid w:val="000C5F6F"/>
    <w:rsid w:val="000C7899"/>
    <w:rsid w:val="000D0308"/>
    <w:rsid w:val="000D08F2"/>
    <w:rsid w:val="000D1853"/>
    <w:rsid w:val="000D1F82"/>
    <w:rsid w:val="000D2783"/>
    <w:rsid w:val="000D460D"/>
    <w:rsid w:val="000D48D9"/>
    <w:rsid w:val="000D567C"/>
    <w:rsid w:val="000D5914"/>
    <w:rsid w:val="000D615E"/>
    <w:rsid w:val="000D62F0"/>
    <w:rsid w:val="000D7383"/>
    <w:rsid w:val="000D73C9"/>
    <w:rsid w:val="000E03C7"/>
    <w:rsid w:val="000E1DF7"/>
    <w:rsid w:val="000E1DFE"/>
    <w:rsid w:val="000E2DA3"/>
    <w:rsid w:val="000E2E6F"/>
    <w:rsid w:val="000E4AD0"/>
    <w:rsid w:val="000E5281"/>
    <w:rsid w:val="000E571A"/>
    <w:rsid w:val="000E5859"/>
    <w:rsid w:val="000E6AD4"/>
    <w:rsid w:val="000E6B40"/>
    <w:rsid w:val="000E718A"/>
    <w:rsid w:val="000E7D0E"/>
    <w:rsid w:val="000F0980"/>
    <w:rsid w:val="000F2769"/>
    <w:rsid w:val="000F2D3C"/>
    <w:rsid w:val="000F3FD3"/>
    <w:rsid w:val="000F4F2B"/>
    <w:rsid w:val="000F5125"/>
    <w:rsid w:val="000F5C02"/>
    <w:rsid w:val="000F61DF"/>
    <w:rsid w:val="000F61FE"/>
    <w:rsid w:val="00100B98"/>
    <w:rsid w:val="00100BAB"/>
    <w:rsid w:val="00100DC5"/>
    <w:rsid w:val="0010192F"/>
    <w:rsid w:val="00101C88"/>
    <w:rsid w:val="001022DF"/>
    <w:rsid w:val="00102B50"/>
    <w:rsid w:val="001043B3"/>
    <w:rsid w:val="00105897"/>
    <w:rsid w:val="00105938"/>
    <w:rsid w:val="00105C15"/>
    <w:rsid w:val="0010646F"/>
    <w:rsid w:val="0010698C"/>
    <w:rsid w:val="001071CB"/>
    <w:rsid w:val="00107395"/>
    <w:rsid w:val="001115BF"/>
    <w:rsid w:val="001122FC"/>
    <w:rsid w:val="0011280D"/>
    <w:rsid w:val="00113D29"/>
    <w:rsid w:val="001142ED"/>
    <w:rsid w:val="0011452D"/>
    <w:rsid w:val="001154AB"/>
    <w:rsid w:val="0011608A"/>
    <w:rsid w:val="00116BCF"/>
    <w:rsid w:val="00117557"/>
    <w:rsid w:val="00117763"/>
    <w:rsid w:val="00120393"/>
    <w:rsid w:val="00120B8D"/>
    <w:rsid w:val="001219B4"/>
    <w:rsid w:val="001225E1"/>
    <w:rsid w:val="00122E5D"/>
    <w:rsid w:val="00123F96"/>
    <w:rsid w:val="001245D6"/>
    <w:rsid w:val="0012495C"/>
    <w:rsid w:val="00125090"/>
    <w:rsid w:val="00125968"/>
    <w:rsid w:val="00125E81"/>
    <w:rsid w:val="00127700"/>
    <w:rsid w:val="00131145"/>
    <w:rsid w:val="0013157F"/>
    <w:rsid w:val="001317B5"/>
    <w:rsid w:val="00132885"/>
    <w:rsid w:val="00132AF7"/>
    <w:rsid w:val="00132BD8"/>
    <w:rsid w:val="00132F19"/>
    <w:rsid w:val="0013322F"/>
    <w:rsid w:val="001333D8"/>
    <w:rsid w:val="0013402B"/>
    <w:rsid w:val="001351F6"/>
    <w:rsid w:val="0013646A"/>
    <w:rsid w:val="00136AE5"/>
    <w:rsid w:val="00136E59"/>
    <w:rsid w:val="0013714B"/>
    <w:rsid w:val="001372D1"/>
    <w:rsid w:val="00137F8A"/>
    <w:rsid w:val="00140532"/>
    <w:rsid w:val="00141490"/>
    <w:rsid w:val="00141945"/>
    <w:rsid w:val="001438F3"/>
    <w:rsid w:val="00144770"/>
    <w:rsid w:val="00144C57"/>
    <w:rsid w:val="00145750"/>
    <w:rsid w:val="00147C84"/>
    <w:rsid w:val="00147D89"/>
    <w:rsid w:val="001503CB"/>
    <w:rsid w:val="001505FB"/>
    <w:rsid w:val="00151B21"/>
    <w:rsid w:val="00152967"/>
    <w:rsid w:val="00152B2B"/>
    <w:rsid w:val="00153CCC"/>
    <w:rsid w:val="00153F95"/>
    <w:rsid w:val="00155CFE"/>
    <w:rsid w:val="00156FF1"/>
    <w:rsid w:val="0015717A"/>
    <w:rsid w:val="001572C6"/>
    <w:rsid w:val="001629CC"/>
    <w:rsid w:val="00163FC8"/>
    <w:rsid w:val="001641AA"/>
    <w:rsid w:val="001656F6"/>
    <w:rsid w:val="00165BCA"/>
    <w:rsid w:val="00166014"/>
    <w:rsid w:val="00166443"/>
    <w:rsid w:val="0016657F"/>
    <w:rsid w:val="001700D7"/>
    <w:rsid w:val="00170821"/>
    <w:rsid w:val="00170F50"/>
    <w:rsid w:val="001716AA"/>
    <w:rsid w:val="0017236D"/>
    <w:rsid w:val="00172E57"/>
    <w:rsid w:val="0017343A"/>
    <w:rsid w:val="00173887"/>
    <w:rsid w:val="001741B7"/>
    <w:rsid w:val="0017496E"/>
    <w:rsid w:val="00175D74"/>
    <w:rsid w:val="00175F5C"/>
    <w:rsid w:val="001760A9"/>
    <w:rsid w:val="00176ABD"/>
    <w:rsid w:val="00182E3B"/>
    <w:rsid w:val="00184061"/>
    <w:rsid w:val="0018482D"/>
    <w:rsid w:val="0018490C"/>
    <w:rsid w:val="001852BD"/>
    <w:rsid w:val="00185CD7"/>
    <w:rsid w:val="00186F96"/>
    <w:rsid w:val="00190966"/>
    <w:rsid w:val="001909A8"/>
    <w:rsid w:val="001950FC"/>
    <w:rsid w:val="00196A0C"/>
    <w:rsid w:val="001974AE"/>
    <w:rsid w:val="001A0EE3"/>
    <w:rsid w:val="001A0EF9"/>
    <w:rsid w:val="001A136B"/>
    <w:rsid w:val="001A15C8"/>
    <w:rsid w:val="001A3390"/>
    <w:rsid w:val="001A3563"/>
    <w:rsid w:val="001A36AC"/>
    <w:rsid w:val="001A3F5F"/>
    <w:rsid w:val="001A43BE"/>
    <w:rsid w:val="001A6901"/>
    <w:rsid w:val="001A74AB"/>
    <w:rsid w:val="001A79AB"/>
    <w:rsid w:val="001A7D11"/>
    <w:rsid w:val="001A7D2D"/>
    <w:rsid w:val="001B0215"/>
    <w:rsid w:val="001B092E"/>
    <w:rsid w:val="001B22CA"/>
    <w:rsid w:val="001B24C1"/>
    <w:rsid w:val="001B3E53"/>
    <w:rsid w:val="001B5A9D"/>
    <w:rsid w:val="001B60E3"/>
    <w:rsid w:val="001B68C3"/>
    <w:rsid w:val="001B7BD2"/>
    <w:rsid w:val="001B7E82"/>
    <w:rsid w:val="001C151F"/>
    <w:rsid w:val="001C21C5"/>
    <w:rsid w:val="001C3570"/>
    <w:rsid w:val="001C3B35"/>
    <w:rsid w:val="001C527D"/>
    <w:rsid w:val="001C534F"/>
    <w:rsid w:val="001C6632"/>
    <w:rsid w:val="001C7D52"/>
    <w:rsid w:val="001D04C9"/>
    <w:rsid w:val="001D169A"/>
    <w:rsid w:val="001D22BC"/>
    <w:rsid w:val="001D239E"/>
    <w:rsid w:val="001D24F6"/>
    <w:rsid w:val="001D3D2A"/>
    <w:rsid w:val="001D3DB4"/>
    <w:rsid w:val="001D5613"/>
    <w:rsid w:val="001D64CA"/>
    <w:rsid w:val="001D6C8F"/>
    <w:rsid w:val="001E01BB"/>
    <w:rsid w:val="001E0795"/>
    <w:rsid w:val="001E3815"/>
    <w:rsid w:val="001E3F25"/>
    <w:rsid w:val="001E430D"/>
    <w:rsid w:val="001E47D9"/>
    <w:rsid w:val="001F08D0"/>
    <w:rsid w:val="001F19C8"/>
    <w:rsid w:val="001F1B3B"/>
    <w:rsid w:val="001F1C14"/>
    <w:rsid w:val="001F20B3"/>
    <w:rsid w:val="001F2DE0"/>
    <w:rsid w:val="001F3818"/>
    <w:rsid w:val="001F44A2"/>
    <w:rsid w:val="001F4780"/>
    <w:rsid w:val="001F4914"/>
    <w:rsid w:val="001F517C"/>
    <w:rsid w:val="001F5204"/>
    <w:rsid w:val="001F56E1"/>
    <w:rsid w:val="001F6525"/>
    <w:rsid w:val="001F6B04"/>
    <w:rsid w:val="001F7849"/>
    <w:rsid w:val="002002D3"/>
    <w:rsid w:val="00200FF1"/>
    <w:rsid w:val="002016E4"/>
    <w:rsid w:val="0020479C"/>
    <w:rsid w:val="002048FA"/>
    <w:rsid w:val="002060B6"/>
    <w:rsid w:val="002065A3"/>
    <w:rsid w:val="0020708A"/>
    <w:rsid w:val="002071BF"/>
    <w:rsid w:val="00207273"/>
    <w:rsid w:val="00207CBC"/>
    <w:rsid w:val="002107B6"/>
    <w:rsid w:val="0021135C"/>
    <w:rsid w:val="0021167D"/>
    <w:rsid w:val="00211CEF"/>
    <w:rsid w:val="00211D1C"/>
    <w:rsid w:val="00212167"/>
    <w:rsid w:val="002135F2"/>
    <w:rsid w:val="00213D78"/>
    <w:rsid w:val="00214245"/>
    <w:rsid w:val="002153EE"/>
    <w:rsid w:val="00216219"/>
    <w:rsid w:val="00217706"/>
    <w:rsid w:val="00217EFC"/>
    <w:rsid w:val="0022006F"/>
    <w:rsid w:val="002215EA"/>
    <w:rsid w:val="00222369"/>
    <w:rsid w:val="00222D3C"/>
    <w:rsid w:val="00223BAF"/>
    <w:rsid w:val="00223F10"/>
    <w:rsid w:val="0022405A"/>
    <w:rsid w:val="00225598"/>
    <w:rsid w:val="00225BCC"/>
    <w:rsid w:val="00225F7F"/>
    <w:rsid w:val="00226411"/>
    <w:rsid w:val="00226FC7"/>
    <w:rsid w:val="00230059"/>
    <w:rsid w:val="002302BB"/>
    <w:rsid w:val="00230B2C"/>
    <w:rsid w:val="0023118F"/>
    <w:rsid w:val="002314EB"/>
    <w:rsid w:val="002324A6"/>
    <w:rsid w:val="00232D94"/>
    <w:rsid w:val="00232DC5"/>
    <w:rsid w:val="002332CD"/>
    <w:rsid w:val="00234171"/>
    <w:rsid w:val="002341AA"/>
    <w:rsid w:val="0023464F"/>
    <w:rsid w:val="00234A37"/>
    <w:rsid w:val="00236186"/>
    <w:rsid w:val="002364EF"/>
    <w:rsid w:val="0023665C"/>
    <w:rsid w:val="002369E4"/>
    <w:rsid w:val="00236B45"/>
    <w:rsid w:val="0023787D"/>
    <w:rsid w:val="002422CE"/>
    <w:rsid w:val="00242360"/>
    <w:rsid w:val="0024240F"/>
    <w:rsid w:val="00242575"/>
    <w:rsid w:val="00242B64"/>
    <w:rsid w:val="00243252"/>
    <w:rsid w:val="002443DB"/>
    <w:rsid w:val="002449FF"/>
    <w:rsid w:val="00244BB0"/>
    <w:rsid w:val="00244E2C"/>
    <w:rsid w:val="00244FF8"/>
    <w:rsid w:val="0024509D"/>
    <w:rsid w:val="00245249"/>
    <w:rsid w:val="002454E5"/>
    <w:rsid w:val="0024633E"/>
    <w:rsid w:val="002468B3"/>
    <w:rsid w:val="00247226"/>
    <w:rsid w:val="00247A7B"/>
    <w:rsid w:val="00247AD0"/>
    <w:rsid w:val="0025013D"/>
    <w:rsid w:val="002503C4"/>
    <w:rsid w:val="00250DCA"/>
    <w:rsid w:val="00251A2B"/>
    <w:rsid w:val="00252E28"/>
    <w:rsid w:val="002539DA"/>
    <w:rsid w:val="00253D8E"/>
    <w:rsid w:val="00253EFB"/>
    <w:rsid w:val="00255173"/>
    <w:rsid w:val="00255189"/>
    <w:rsid w:val="002561C1"/>
    <w:rsid w:val="002569E6"/>
    <w:rsid w:val="00257264"/>
    <w:rsid w:val="00260ABB"/>
    <w:rsid w:val="0026105D"/>
    <w:rsid w:val="00261F64"/>
    <w:rsid w:val="0026205F"/>
    <w:rsid w:val="002645E6"/>
    <w:rsid w:val="00265499"/>
    <w:rsid w:val="002657D0"/>
    <w:rsid w:val="00265D39"/>
    <w:rsid w:val="00265DF1"/>
    <w:rsid w:val="002663B5"/>
    <w:rsid w:val="00266931"/>
    <w:rsid w:val="00266A1B"/>
    <w:rsid w:val="00267260"/>
    <w:rsid w:val="00270FAB"/>
    <w:rsid w:val="00271A3F"/>
    <w:rsid w:val="00272620"/>
    <w:rsid w:val="002726E4"/>
    <w:rsid w:val="0027298C"/>
    <w:rsid w:val="00273A7F"/>
    <w:rsid w:val="00275DEF"/>
    <w:rsid w:val="00276B83"/>
    <w:rsid w:val="002778BB"/>
    <w:rsid w:val="00277C6B"/>
    <w:rsid w:val="00280C01"/>
    <w:rsid w:val="0028163C"/>
    <w:rsid w:val="0028188D"/>
    <w:rsid w:val="00282751"/>
    <w:rsid w:val="0028275D"/>
    <w:rsid w:val="002830CB"/>
    <w:rsid w:val="0028443E"/>
    <w:rsid w:val="002849AD"/>
    <w:rsid w:val="00286431"/>
    <w:rsid w:val="00286C71"/>
    <w:rsid w:val="002877DE"/>
    <w:rsid w:val="002911D7"/>
    <w:rsid w:val="002911DF"/>
    <w:rsid w:val="002920F5"/>
    <w:rsid w:val="002923B7"/>
    <w:rsid w:val="002924FA"/>
    <w:rsid w:val="0029270F"/>
    <w:rsid w:val="00292866"/>
    <w:rsid w:val="002929E8"/>
    <w:rsid w:val="00293963"/>
    <w:rsid w:val="00294016"/>
    <w:rsid w:val="002942E2"/>
    <w:rsid w:val="00294ED8"/>
    <w:rsid w:val="0029673D"/>
    <w:rsid w:val="00297450"/>
    <w:rsid w:val="002974FA"/>
    <w:rsid w:val="002A1757"/>
    <w:rsid w:val="002A1B59"/>
    <w:rsid w:val="002A229C"/>
    <w:rsid w:val="002A2C13"/>
    <w:rsid w:val="002A2ED4"/>
    <w:rsid w:val="002A34DA"/>
    <w:rsid w:val="002A36A8"/>
    <w:rsid w:val="002A3975"/>
    <w:rsid w:val="002A3A61"/>
    <w:rsid w:val="002A586D"/>
    <w:rsid w:val="002A5F49"/>
    <w:rsid w:val="002A6670"/>
    <w:rsid w:val="002A6951"/>
    <w:rsid w:val="002A6BFE"/>
    <w:rsid w:val="002A7261"/>
    <w:rsid w:val="002A7F1E"/>
    <w:rsid w:val="002B0491"/>
    <w:rsid w:val="002B13DD"/>
    <w:rsid w:val="002B29DB"/>
    <w:rsid w:val="002B3BFB"/>
    <w:rsid w:val="002B4C25"/>
    <w:rsid w:val="002B4E12"/>
    <w:rsid w:val="002B52C0"/>
    <w:rsid w:val="002B5857"/>
    <w:rsid w:val="002B593D"/>
    <w:rsid w:val="002B5EC2"/>
    <w:rsid w:val="002B6368"/>
    <w:rsid w:val="002B6900"/>
    <w:rsid w:val="002B6F2C"/>
    <w:rsid w:val="002B7173"/>
    <w:rsid w:val="002B7D86"/>
    <w:rsid w:val="002C03D1"/>
    <w:rsid w:val="002C0CA6"/>
    <w:rsid w:val="002C1650"/>
    <w:rsid w:val="002C16D1"/>
    <w:rsid w:val="002C2A39"/>
    <w:rsid w:val="002C3419"/>
    <w:rsid w:val="002C3734"/>
    <w:rsid w:val="002C4A1B"/>
    <w:rsid w:val="002C5199"/>
    <w:rsid w:val="002C5543"/>
    <w:rsid w:val="002C58CC"/>
    <w:rsid w:val="002C63C6"/>
    <w:rsid w:val="002C6610"/>
    <w:rsid w:val="002C79A8"/>
    <w:rsid w:val="002D0C8D"/>
    <w:rsid w:val="002D0F81"/>
    <w:rsid w:val="002D30A4"/>
    <w:rsid w:val="002D348A"/>
    <w:rsid w:val="002D388C"/>
    <w:rsid w:val="002D3E4E"/>
    <w:rsid w:val="002D4633"/>
    <w:rsid w:val="002D4A78"/>
    <w:rsid w:val="002D5CA2"/>
    <w:rsid w:val="002D5FD0"/>
    <w:rsid w:val="002D646F"/>
    <w:rsid w:val="002D6610"/>
    <w:rsid w:val="002D73A7"/>
    <w:rsid w:val="002D76B9"/>
    <w:rsid w:val="002D7B1D"/>
    <w:rsid w:val="002E0791"/>
    <w:rsid w:val="002E22D7"/>
    <w:rsid w:val="002E2307"/>
    <w:rsid w:val="002E2337"/>
    <w:rsid w:val="002E2891"/>
    <w:rsid w:val="002E2930"/>
    <w:rsid w:val="002E378C"/>
    <w:rsid w:val="002E52BF"/>
    <w:rsid w:val="002E6DAC"/>
    <w:rsid w:val="002E72A4"/>
    <w:rsid w:val="002E75F3"/>
    <w:rsid w:val="002E7639"/>
    <w:rsid w:val="002F0787"/>
    <w:rsid w:val="002F0CFF"/>
    <w:rsid w:val="002F0F95"/>
    <w:rsid w:val="002F194A"/>
    <w:rsid w:val="002F20E8"/>
    <w:rsid w:val="002F2414"/>
    <w:rsid w:val="002F2B08"/>
    <w:rsid w:val="002F39D1"/>
    <w:rsid w:val="002F5207"/>
    <w:rsid w:val="002F5E4D"/>
    <w:rsid w:val="002F7229"/>
    <w:rsid w:val="002F7717"/>
    <w:rsid w:val="002F7D45"/>
    <w:rsid w:val="003015EF"/>
    <w:rsid w:val="00301E88"/>
    <w:rsid w:val="00302171"/>
    <w:rsid w:val="00302354"/>
    <w:rsid w:val="003025EB"/>
    <w:rsid w:val="003027D3"/>
    <w:rsid w:val="003029CA"/>
    <w:rsid w:val="003031A7"/>
    <w:rsid w:val="00303858"/>
    <w:rsid w:val="00303FA5"/>
    <w:rsid w:val="0030464F"/>
    <w:rsid w:val="003046A4"/>
    <w:rsid w:val="00304A0F"/>
    <w:rsid w:val="003057D0"/>
    <w:rsid w:val="0030657C"/>
    <w:rsid w:val="003066A4"/>
    <w:rsid w:val="00306988"/>
    <w:rsid w:val="00306B91"/>
    <w:rsid w:val="00306E50"/>
    <w:rsid w:val="003074C4"/>
    <w:rsid w:val="00307C3A"/>
    <w:rsid w:val="003106BC"/>
    <w:rsid w:val="0031128E"/>
    <w:rsid w:val="00311F4E"/>
    <w:rsid w:val="003129FD"/>
    <w:rsid w:val="00312DBD"/>
    <w:rsid w:val="003131B0"/>
    <w:rsid w:val="003131C1"/>
    <w:rsid w:val="0031564E"/>
    <w:rsid w:val="0031602F"/>
    <w:rsid w:val="003160B6"/>
    <w:rsid w:val="003163B0"/>
    <w:rsid w:val="00317498"/>
    <w:rsid w:val="00317A51"/>
    <w:rsid w:val="00323337"/>
    <w:rsid w:val="00323D2D"/>
    <w:rsid w:val="0032474F"/>
    <w:rsid w:val="00324984"/>
    <w:rsid w:val="0032551D"/>
    <w:rsid w:val="003259DA"/>
    <w:rsid w:val="00327E57"/>
    <w:rsid w:val="003302A7"/>
    <w:rsid w:val="003307FC"/>
    <w:rsid w:val="00330A6E"/>
    <w:rsid w:val="0033190B"/>
    <w:rsid w:val="00331CB8"/>
    <w:rsid w:val="00332E5E"/>
    <w:rsid w:val="0033373D"/>
    <w:rsid w:val="003338FF"/>
    <w:rsid w:val="00333B85"/>
    <w:rsid w:val="00333DD0"/>
    <w:rsid w:val="00334A7C"/>
    <w:rsid w:val="00334E5A"/>
    <w:rsid w:val="0033503D"/>
    <w:rsid w:val="00335867"/>
    <w:rsid w:val="003361F7"/>
    <w:rsid w:val="00336333"/>
    <w:rsid w:val="00336381"/>
    <w:rsid w:val="00337C1A"/>
    <w:rsid w:val="00340597"/>
    <w:rsid w:val="00340955"/>
    <w:rsid w:val="00340B49"/>
    <w:rsid w:val="00340F46"/>
    <w:rsid w:val="003411BE"/>
    <w:rsid w:val="00341BB9"/>
    <w:rsid w:val="00342EF7"/>
    <w:rsid w:val="003431F6"/>
    <w:rsid w:val="00343E80"/>
    <w:rsid w:val="003447BE"/>
    <w:rsid w:val="00345006"/>
    <w:rsid w:val="003454E6"/>
    <w:rsid w:val="00346680"/>
    <w:rsid w:val="0034718A"/>
    <w:rsid w:val="003472C9"/>
    <w:rsid w:val="00347782"/>
    <w:rsid w:val="003506E7"/>
    <w:rsid w:val="003528B4"/>
    <w:rsid w:val="00352A02"/>
    <w:rsid w:val="00352B29"/>
    <w:rsid w:val="00353C1D"/>
    <w:rsid w:val="003543E6"/>
    <w:rsid w:val="003547A7"/>
    <w:rsid w:val="003555BD"/>
    <w:rsid w:val="00356D8C"/>
    <w:rsid w:val="003575AB"/>
    <w:rsid w:val="00360893"/>
    <w:rsid w:val="00360F67"/>
    <w:rsid w:val="003617CF"/>
    <w:rsid w:val="00362C41"/>
    <w:rsid w:val="00363003"/>
    <w:rsid w:val="00363723"/>
    <w:rsid w:val="00363B61"/>
    <w:rsid w:val="003642BA"/>
    <w:rsid w:val="0036458E"/>
    <w:rsid w:val="00364738"/>
    <w:rsid w:val="0036493A"/>
    <w:rsid w:val="003658A3"/>
    <w:rsid w:val="003675BC"/>
    <w:rsid w:val="003678F6"/>
    <w:rsid w:val="00367B49"/>
    <w:rsid w:val="0037026D"/>
    <w:rsid w:val="00370C55"/>
    <w:rsid w:val="00371CE8"/>
    <w:rsid w:val="0037239F"/>
    <w:rsid w:val="00372547"/>
    <w:rsid w:val="003725C9"/>
    <w:rsid w:val="00374328"/>
    <w:rsid w:val="00374DCF"/>
    <w:rsid w:val="003764A7"/>
    <w:rsid w:val="00377290"/>
    <w:rsid w:val="003778BA"/>
    <w:rsid w:val="00377AAE"/>
    <w:rsid w:val="003815D1"/>
    <w:rsid w:val="00382AE2"/>
    <w:rsid w:val="00382FE8"/>
    <w:rsid w:val="003849B5"/>
    <w:rsid w:val="003855D7"/>
    <w:rsid w:val="00385A92"/>
    <w:rsid w:val="003861CA"/>
    <w:rsid w:val="003866CF"/>
    <w:rsid w:val="00387688"/>
    <w:rsid w:val="003901E1"/>
    <w:rsid w:val="0039022A"/>
    <w:rsid w:val="00390874"/>
    <w:rsid w:val="0039129B"/>
    <w:rsid w:val="00391385"/>
    <w:rsid w:val="0039138F"/>
    <w:rsid w:val="00391E2D"/>
    <w:rsid w:val="00392854"/>
    <w:rsid w:val="00395304"/>
    <w:rsid w:val="0039613B"/>
    <w:rsid w:val="00396417"/>
    <w:rsid w:val="003968AC"/>
    <w:rsid w:val="00397885"/>
    <w:rsid w:val="003A0C1D"/>
    <w:rsid w:val="003A1ED5"/>
    <w:rsid w:val="003A3D82"/>
    <w:rsid w:val="003A3E87"/>
    <w:rsid w:val="003A6609"/>
    <w:rsid w:val="003A6A82"/>
    <w:rsid w:val="003A6D8B"/>
    <w:rsid w:val="003A7939"/>
    <w:rsid w:val="003B0520"/>
    <w:rsid w:val="003B05CF"/>
    <w:rsid w:val="003B0945"/>
    <w:rsid w:val="003B2AD1"/>
    <w:rsid w:val="003B3797"/>
    <w:rsid w:val="003B3A3A"/>
    <w:rsid w:val="003B624C"/>
    <w:rsid w:val="003B681D"/>
    <w:rsid w:val="003B6FD2"/>
    <w:rsid w:val="003B78DA"/>
    <w:rsid w:val="003B79E2"/>
    <w:rsid w:val="003C03DC"/>
    <w:rsid w:val="003C0701"/>
    <w:rsid w:val="003C0FEA"/>
    <w:rsid w:val="003C1563"/>
    <w:rsid w:val="003C3470"/>
    <w:rsid w:val="003C39D5"/>
    <w:rsid w:val="003C3AAB"/>
    <w:rsid w:val="003C5BEE"/>
    <w:rsid w:val="003C6336"/>
    <w:rsid w:val="003C74AA"/>
    <w:rsid w:val="003C7924"/>
    <w:rsid w:val="003C7D5B"/>
    <w:rsid w:val="003D0923"/>
    <w:rsid w:val="003D0E6A"/>
    <w:rsid w:val="003D1467"/>
    <w:rsid w:val="003D1532"/>
    <w:rsid w:val="003D39AB"/>
    <w:rsid w:val="003D54D8"/>
    <w:rsid w:val="003D55A5"/>
    <w:rsid w:val="003D62D8"/>
    <w:rsid w:val="003D68A3"/>
    <w:rsid w:val="003D799C"/>
    <w:rsid w:val="003E05FC"/>
    <w:rsid w:val="003E0D44"/>
    <w:rsid w:val="003E127D"/>
    <w:rsid w:val="003E2209"/>
    <w:rsid w:val="003E3999"/>
    <w:rsid w:val="003E4378"/>
    <w:rsid w:val="003E46E7"/>
    <w:rsid w:val="003E4CBA"/>
    <w:rsid w:val="003E4E11"/>
    <w:rsid w:val="003E50B2"/>
    <w:rsid w:val="003E5EFF"/>
    <w:rsid w:val="003E6370"/>
    <w:rsid w:val="003E63F0"/>
    <w:rsid w:val="003E676B"/>
    <w:rsid w:val="003E679B"/>
    <w:rsid w:val="003E6F6F"/>
    <w:rsid w:val="003E7453"/>
    <w:rsid w:val="003E7A55"/>
    <w:rsid w:val="003F01AB"/>
    <w:rsid w:val="003F1E76"/>
    <w:rsid w:val="003F1F69"/>
    <w:rsid w:val="003F24E7"/>
    <w:rsid w:val="003F45C3"/>
    <w:rsid w:val="003F4F5F"/>
    <w:rsid w:val="003F56D1"/>
    <w:rsid w:val="003F5C6C"/>
    <w:rsid w:val="003F5C7D"/>
    <w:rsid w:val="003F5F77"/>
    <w:rsid w:val="003F694F"/>
    <w:rsid w:val="003F7DC4"/>
    <w:rsid w:val="004003C6"/>
    <w:rsid w:val="0040094C"/>
    <w:rsid w:val="00400ECD"/>
    <w:rsid w:val="004012A8"/>
    <w:rsid w:val="00401725"/>
    <w:rsid w:val="00402528"/>
    <w:rsid w:val="00402B4A"/>
    <w:rsid w:val="00402B8C"/>
    <w:rsid w:val="00403C68"/>
    <w:rsid w:val="004060E4"/>
    <w:rsid w:val="00406B29"/>
    <w:rsid w:val="00406E6C"/>
    <w:rsid w:val="00406F75"/>
    <w:rsid w:val="004070A5"/>
    <w:rsid w:val="0040717B"/>
    <w:rsid w:val="00407B0C"/>
    <w:rsid w:val="00407DF8"/>
    <w:rsid w:val="0041151E"/>
    <w:rsid w:val="00411946"/>
    <w:rsid w:val="004124BE"/>
    <w:rsid w:val="004128C9"/>
    <w:rsid w:val="00412B13"/>
    <w:rsid w:val="00412F07"/>
    <w:rsid w:val="004131D4"/>
    <w:rsid w:val="0041360B"/>
    <w:rsid w:val="00414854"/>
    <w:rsid w:val="00414C09"/>
    <w:rsid w:val="004157D1"/>
    <w:rsid w:val="00415D5E"/>
    <w:rsid w:val="00415E05"/>
    <w:rsid w:val="004167B4"/>
    <w:rsid w:val="00416C9F"/>
    <w:rsid w:val="00417540"/>
    <w:rsid w:val="004179B2"/>
    <w:rsid w:val="0042147E"/>
    <w:rsid w:val="00421D72"/>
    <w:rsid w:val="00423592"/>
    <w:rsid w:val="004236BA"/>
    <w:rsid w:val="00423B41"/>
    <w:rsid w:val="00430F89"/>
    <w:rsid w:val="0043113F"/>
    <w:rsid w:val="00431A7E"/>
    <w:rsid w:val="00431A94"/>
    <w:rsid w:val="00431B7E"/>
    <w:rsid w:val="0043218D"/>
    <w:rsid w:val="00432C43"/>
    <w:rsid w:val="00433BCD"/>
    <w:rsid w:val="00434BC7"/>
    <w:rsid w:val="0043628F"/>
    <w:rsid w:val="00437015"/>
    <w:rsid w:val="004372E2"/>
    <w:rsid w:val="00437EAE"/>
    <w:rsid w:val="004409B6"/>
    <w:rsid w:val="004409F9"/>
    <w:rsid w:val="0044124B"/>
    <w:rsid w:val="00441BEA"/>
    <w:rsid w:val="004421A9"/>
    <w:rsid w:val="004432F6"/>
    <w:rsid w:val="004434CF"/>
    <w:rsid w:val="00443C32"/>
    <w:rsid w:val="00443EEC"/>
    <w:rsid w:val="00444B20"/>
    <w:rsid w:val="00444D99"/>
    <w:rsid w:val="0044581C"/>
    <w:rsid w:val="004462B2"/>
    <w:rsid w:val="00446308"/>
    <w:rsid w:val="00446726"/>
    <w:rsid w:val="00447815"/>
    <w:rsid w:val="00450049"/>
    <w:rsid w:val="004521E5"/>
    <w:rsid w:val="00452CE4"/>
    <w:rsid w:val="004534E5"/>
    <w:rsid w:val="00454BC3"/>
    <w:rsid w:val="00454D4D"/>
    <w:rsid w:val="0045506A"/>
    <w:rsid w:val="004553B5"/>
    <w:rsid w:val="00455C42"/>
    <w:rsid w:val="00456D41"/>
    <w:rsid w:val="0045744E"/>
    <w:rsid w:val="0046053F"/>
    <w:rsid w:val="0046183B"/>
    <w:rsid w:val="00461D14"/>
    <w:rsid w:val="00462059"/>
    <w:rsid w:val="00463F7E"/>
    <w:rsid w:val="00463FA8"/>
    <w:rsid w:val="0046618C"/>
    <w:rsid w:val="00466C19"/>
    <w:rsid w:val="0046767F"/>
    <w:rsid w:val="00467B29"/>
    <w:rsid w:val="00470B8F"/>
    <w:rsid w:val="00470D95"/>
    <w:rsid w:val="004710AC"/>
    <w:rsid w:val="00473363"/>
    <w:rsid w:val="00474D8F"/>
    <w:rsid w:val="004752F5"/>
    <w:rsid w:val="00475F21"/>
    <w:rsid w:val="00476327"/>
    <w:rsid w:val="00476694"/>
    <w:rsid w:val="004768EF"/>
    <w:rsid w:val="00480278"/>
    <w:rsid w:val="00480E1E"/>
    <w:rsid w:val="00481E02"/>
    <w:rsid w:val="0048202E"/>
    <w:rsid w:val="004822E3"/>
    <w:rsid w:val="004836A1"/>
    <w:rsid w:val="00483E21"/>
    <w:rsid w:val="004843F3"/>
    <w:rsid w:val="00484673"/>
    <w:rsid w:val="0048665D"/>
    <w:rsid w:val="004874DB"/>
    <w:rsid w:val="00490BD7"/>
    <w:rsid w:val="0049165C"/>
    <w:rsid w:val="00491C2C"/>
    <w:rsid w:val="00492C50"/>
    <w:rsid w:val="00493DA0"/>
    <w:rsid w:val="00497291"/>
    <w:rsid w:val="00497B3B"/>
    <w:rsid w:val="004A00C3"/>
    <w:rsid w:val="004A056B"/>
    <w:rsid w:val="004A0624"/>
    <w:rsid w:val="004A1397"/>
    <w:rsid w:val="004A459E"/>
    <w:rsid w:val="004A45C2"/>
    <w:rsid w:val="004A4D69"/>
    <w:rsid w:val="004A566B"/>
    <w:rsid w:val="004A5E7B"/>
    <w:rsid w:val="004A5F15"/>
    <w:rsid w:val="004A6310"/>
    <w:rsid w:val="004A6CA2"/>
    <w:rsid w:val="004A7B79"/>
    <w:rsid w:val="004B0098"/>
    <w:rsid w:val="004B05C6"/>
    <w:rsid w:val="004B3495"/>
    <w:rsid w:val="004B376E"/>
    <w:rsid w:val="004B37B3"/>
    <w:rsid w:val="004B3C6B"/>
    <w:rsid w:val="004B42AD"/>
    <w:rsid w:val="004B4567"/>
    <w:rsid w:val="004B5A28"/>
    <w:rsid w:val="004B602D"/>
    <w:rsid w:val="004B646B"/>
    <w:rsid w:val="004B6E94"/>
    <w:rsid w:val="004B7314"/>
    <w:rsid w:val="004C0809"/>
    <w:rsid w:val="004C0FD9"/>
    <w:rsid w:val="004C1718"/>
    <w:rsid w:val="004C19DC"/>
    <w:rsid w:val="004C1CA2"/>
    <w:rsid w:val="004C224E"/>
    <w:rsid w:val="004C29B1"/>
    <w:rsid w:val="004C302A"/>
    <w:rsid w:val="004C3C07"/>
    <w:rsid w:val="004C3CFF"/>
    <w:rsid w:val="004C4526"/>
    <w:rsid w:val="004C468A"/>
    <w:rsid w:val="004C47C2"/>
    <w:rsid w:val="004C49E3"/>
    <w:rsid w:val="004C51EC"/>
    <w:rsid w:val="004C59BE"/>
    <w:rsid w:val="004C6D29"/>
    <w:rsid w:val="004C7886"/>
    <w:rsid w:val="004D0372"/>
    <w:rsid w:val="004D0783"/>
    <w:rsid w:val="004D0D82"/>
    <w:rsid w:val="004D21C7"/>
    <w:rsid w:val="004D399E"/>
    <w:rsid w:val="004D3A1F"/>
    <w:rsid w:val="004D7862"/>
    <w:rsid w:val="004D7E78"/>
    <w:rsid w:val="004D7F98"/>
    <w:rsid w:val="004E050D"/>
    <w:rsid w:val="004E11CA"/>
    <w:rsid w:val="004E1566"/>
    <w:rsid w:val="004E2147"/>
    <w:rsid w:val="004E2742"/>
    <w:rsid w:val="004E2E08"/>
    <w:rsid w:val="004E3231"/>
    <w:rsid w:val="004E5140"/>
    <w:rsid w:val="004E5E36"/>
    <w:rsid w:val="004E6C53"/>
    <w:rsid w:val="004E6D66"/>
    <w:rsid w:val="004E7BF2"/>
    <w:rsid w:val="004E7FFB"/>
    <w:rsid w:val="004F0262"/>
    <w:rsid w:val="004F1340"/>
    <w:rsid w:val="004F1BCA"/>
    <w:rsid w:val="004F1C9C"/>
    <w:rsid w:val="004F1DB1"/>
    <w:rsid w:val="004F3298"/>
    <w:rsid w:val="004F38B7"/>
    <w:rsid w:val="004F4700"/>
    <w:rsid w:val="004F5B8B"/>
    <w:rsid w:val="004F7821"/>
    <w:rsid w:val="00500B45"/>
    <w:rsid w:val="0050184B"/>
    <w:rsid w:val="00501F92"/>
    <w:rsid w:val="0050260E"/>
    <w:rsid w:val="00503E35"/>
    <w:rsid w:val="00504810"/>
    <w:rsid w:val="00504A64"/>
    <w:rsid w:val="005052DA"/>
    <w:rsid w:val="005054AA"/>
    <w:rsid w:val="005060EF"/>
    <w:rsid w:val="00506739"/>
    <w:rsid w:val="00506F75"/>
    <w:rsid w:val="00507113"/>
    <w:rsid w:val="005102F9"/>
    <w:rsid w:val="00510DC0"/>
    <w:rsid w:val="00512358"/>
    <w:rsid w:val="00512605"/>
    <w:rsid w:val="00512A2C"/>
    <w:rsid w:val="00512F7C"/>
    <w:rsid w:val="0051395A"/>
    <w:rsid w:val="00513C9B"/>
    <w:rsid w:val="00514846"/>
    <w:rsid w:val="005157F2"/>
    <w:rsid w:val="00515D18"/>
    <w:rsid w:val="00516822"/>
    <w:rsid w:val="00517602"/>
    <w:rsid w:val="005206DC"/>
    <w:rsid w:val="00520772"/>
    <w:rsid w:val="00520D65"/>
    <w:rsid w:val="00521999"/>
    <w:rsid w:val="005230AC"/>
    <w:rsid w:val="00523862"/>
    <w:rsid w:val="0052487B"/>
    <w:rsid w:val="005248CD"/>
    <w:rsid w:val="00525985"/>
    <w:rsid w:val="0052611B"/>
    <w:rsid w:val="00526A40"/>
    <w:rsid w:val="00526DA3"/>
    <w:rsid w:val="00527691"/>
    <w:rsid w:val="0053090F"/>
    <w:rsid w:val="00531164"/>
    <w:rsid w:val="00531C55"/>
    <w:rsid w:val="0053236B"/>
    <w:rsid w:val="00532B24"/>
    <w:rsid w:val="00532E7C"/>
    <w:rsid w:val="00534481"/>
    <w:rsid w:val="00535093"/>
    <w:rsid w:val="00535520"/>
    <w:rsid w:val="005356E0"/>
    <w:rsid w:val="005372EB"/>
    <w:rsid w:val="00541228"/>
    <w:rsid w:val="005416A6"/>
    <w:rsid w:val="0054185B"/>
    <w:rsid w:val="00543D19"/>
    <w:rsid w:val="005448D1"/>
    <w:rsid w:val="00544C91"/>
    <w:rsid w:val="0054583F"/>
    <w:rsid w:val="00546ABB"/>
    <w:rsid w:val="0054793B"/>
    <w:rsid w:val="00547CDD"/>
    <w:rsid w:val="005500D5"/>
    <w:rsid w:val="005512EE"/>
    <w:rsid w:val="00551475"/>
    <w:rsid w:val="00552E3A"/>
    <w:rsid w:val="00553596"/>
    <w:rsid w:val="005545EA"/>
    <w:rsid w:val="00554C90"/>
    <w:rsid w:val="00554E7C"/>
    <w:rsid w:val="00555439"/>
    <w:rsid w:val="005554D3"/>
    <w:rsid w:val="0055660F"/>
    <w:rsid w:val="005568E3"/>
    <w:rsid w:val="005626E1"/>
    <w:rsid w:val="00562FFC"/>
    <w:rsid w:val="00563104"/>
    <w:rsid w:val="005648C9"/>
    <w:rsid w:val="00565215"/>
    <w:rsid w:val="00567152"/>
    <w:rsid w:val="00567918"/>
    <w:rsid w:val="00567A29"/>
    <w:rsid w:val="00572E0A"/>
    <w:rsid w:val="005752D0"/>
    <w:rsid w:val="005752D2"/>
    <w:rsid w:val="00575A17"/>
    <w:rsid w:val="00575A2B"/>
    <w:rsid w:val="00576328"/>
    <w:rsid w:val="005814B6"/>
    <w:rsid w:val="00582635"/>
    <w:rsid w:val="005829F2"/>
    <w:rsid w:val="00583863"/>
    <w:rsid w:val="00584AE6"/>
    <w:rsid w:val="00585B3C"/>
    <w:rsid w:val="00586565"/>
    <w:rsid w:val="00587316"/>
    <w:rsid w:val="0058782C"/>
    <w:rsid w:val="005905CC"/>
    <w:rsid w:val="005922CB"/>
    <w:rsid w:val="005925FC"/>
    <w:rsid w:val="00593154"/>
    <w:rsid w:val="0059323A"/>
    <w:rsid w:val="0059524C"/>
    <w:rsid w:val="0059542B"/>
    <w:rsid w:val="00595CA2"/>
    <w:rsid w:val="0059636C"/>
    <w:rsid w:val="005964F0"/>
    <w:rsid w:val="0059651D"/>
    <w:rsid w:val="00597B08"/>
    <w:rsid w:val="00597B77"/>
    <w:rsid w:val="005A0AB3"/>
    <w:rsid w:val="005A1DCF"/>
    <w:rsid w:val="005A2614"/>
    <w:rsid w:val="005A2F91"/>
    <w:rsid w:val="005A39AD"/>
    <w:rsid w:val="005A3EAC"/>
    <w:rsid w:val="005A629E"/>
    <w:rsid w:val="005A78CA"/>
    <w:rsid w:val="005A7A9B"/>
    <w:rsid w:val="005B189E"/>
    <w:rsid w:val="005B30DF"/>
    <w:rsid w:val="005B357B"/>
    <w:rsid w:val="005B3589"/>
    <w:rsid w:val="005B3F17"/>
    <w:rsid w:val="005B439F"/>
    <w:rsid w:val="005B5061"/>
    <w:rsid w:val="005B5591"/>
    <w:rsid w:val="005B6653"/>
    <w:rsid w:val="005B693F"/>
    <w:rsid w:val="005B7695"/>
    <w:rsid w:val="005C0014"/>
    <w:rsid w:val="005C0256"/>
    <w:rsid w:val="005C2C7E"/>
    <w:rsid w:val="005C31BF"/>
    <w:rsid w:val="005C3B39"/>
    <w:rsid w:val="005C3B75"/>
    <w:rsid w:val="005C3C89"/>
    <w:rsid w:val="005C49CE"/>
    <w:rsid w:val="005C4A02"/>
    <w:rsid w:val="005C5F79"/>
    <w:rsid w:val="005C60C3"/>
    <w:rsid w:val="005C7877"/>
    <w:rsid w:val="005D0026"/>
    <w:rsid w:val="005D1CFD"/>
    <w:rsid w:val="005D244A"/>
    <w:rsid w:val="005D3693"/>
    <w:rsid w:val="005D3CEA"/>
    <w:rsid w:val="005D3DB6"/>
    <w:rsid w:val="005D4483"/>
    <w:rsid w:val="005D4544"/>
    <w:rsid w:val="005D4AEA"/>
    <w:rsid w:val="005D5BC2"/>
    <w:rsid w:val="005D629B"/>
    <w:rsid w:val="005D73B8"/>
    <w:rsid w:val="005E02C8"/>
    <w:rsid w:val="005E0CBD"/>
    <w:rsid w:val="005E0F7C"/>
    <w:rsid w:val="005E0F80"/>
    <w:rsid w:val="005E106C"/>
    <w:rsid w:val="005E121E"/>
    <w:rsid w:val="005E121F"/>
    <w:rsid w:val="005E16AF"/>
    <w:rsid w:val="005E24D0"/>
    <w:rsid w:val="005E25DE"/>
    <w:rsid w:val="005E28A7"/>
    <w:rsid w:val="005E3499"/>
    <w:rsid w:val="005E3851"/>
    <w:rsid w:val="005E49C8"/>
    <w:rsid w:val="005E51B8"/>
    <w:rsid w:val="005E6FD2"/>
    <w:rsid w:val="005E7E0E"/>
    <w:rsid w:val="005F0F34"/>
    <w:rsid w:val="005F34A8"/>
    <w:rsid w:val="005F3C71"/>
    <w:rsid w:val="005F407B"/>
    <w:rsid w:val="005F48F7"/>
    <w:rsid w:val="005F49C4"/>
    <w:rsid w:val="005F4F5D"/>
    <w:rsid w:val="005F6EE7"/>
    <w:rsid w:val="005F74EA"/>
    <w:rsid w:val="005F7A04"/>
    <w:rsid w:val="00600011"/>
    <w:rsid w:val="006006A4"/>
    <w:rsid w:val="006017B2"/>
    <w:rsid w:val="0060210F"/>
    <w:rsid w:val="006029CA"/>
    <w:rsid w:val="00603C0C"/>
    <w:rsid w:val="0060471B"/>
    <w:rsid w:val="00604AA7"/>
    <w:rsid w:val="00604AE4"/>
    <w:rsid w:val="00604DC8"/>
    <w:rsid w:val="00605B7F"/>
    <w:rsid w:val="00605D17"/>
    <w:rsid w:val="00605DF1"/>
    <w:rsid w:val="00606126"/>
    <w:rsid w:val="00606137"/>
    <w:rsid w:val="00606875"/>
    <w:rsid w:val="006079AD"/>
    <w:rsid w:val="00607C70"/>
    <w:rsid w:val="00610039"/>
    <w:rsid w:val="006114A0"/>
    <w:rsid w:val="00611810"/>
    <w:rsid w:val="00612867"/>
    <w:rsid w:val="006147DE"/>
    <w:rsid w:val="006152F1"/>
    <w:rsid w:val="00617249"/>
    <w:rsid w:val="006178A5"/>
    <w:rsid w:val="00617D85"/>
    <w:rsid w:val="006205E8"/>
    <w:rsid w:val="006207C1"/>
    <w:rsid w:val="00620AB9"/>
    <w:rsid w:val="00620B37"/>
    <w:rsid w:val="00621B5A"/>
    <w:rsid w:val="0062292B"/>
    <w:rsid w:val="00622B85"/>
    <w:rsid w:val="0062444A"/>
    <w:rsid w:val="00625639"/>
    <w:rsid w:val="00625F95"/>
    <w:rsid w:val="00626688"/>
    <w:rsid w:val="00626B0A"/>
    <w:rsid w:val="006271BC"/>
    <w:rsid w:val="0062757A"/>
    <w:rsid w:val="00627C51"/>
    <w:rsid w:val="00630267"/>
    <w:rsid w:val="00630BA4"/>
    <w:rsid w:val="00630F2C"/>
    <w:rsid w:val="00631362"/>
    <w:rsid w:val="0063194A"/>
    <w:rsid w:val="0063205E"/>
    <w:rsid w:val="00632A1A"/>
    <w:rsid w:val="006331EE"/>
    <w:rsid w:val="00635136"/>
    <w:rsid w:val="006356B9"/>
    <w:rsid w:val="0063631B"/>
    <w:rsid w:val="00636D96"/>
    <w:rsid w:val="00637029"/>
    <w:rsid w:val="00637834"/>
    <w:rsid w:val="00640F46"/>
    <w:rsid w:val="00640FD7"/>
    <w:rsid w:val="00641D07"/>
    <w:rsid w:val="0064256F"/>
    <w:rsid w:val="006428D6"/>
    <w:rsid w:val="00643462"/>
    <w:rsid w:val="00644796"/>
    <w:rsid w:val="00644B4B"/>
    <w:rsid w:val="0064550B"/>
    <w:rsid w:val="006458A3"/>
    <w:rsid w:val="00645C32"/>
    <w:rsid w:val="006464F9"/>
    <w:rsid w:val="006466E8"/>
    <w:rsid w:val="00646706"/>
    <w:rsid w:val="0064689D"/>
    <w:rsid w:val="006474CA"/>
    <w:rsid w:val="00647911"/>
    <w:rsid w:val="0065079C"/>
    <w:rsid w:val="006509AB"/>
    <w:rsid w:val="006509C2"/>
    <w:rsid w:val="00650B55"/>
    <w:rsid w:val="006539DC"/>
    <w:rsid w:val="00653D35"/>
    <w:rsid w:val="00653F72"/>
    <w:rsid w:val="00654264"/>
    <w:rsid w:val="00655B6C"/>
    <w:rsid w:val="00655BF2"/>
    <w:rsid w:val="00655C07"/>
    <w:rsid w:val="00656154"/>
    <w:rsid w:val="0065620C"/>
    <w:rsid w:val="0066038C"/>
    <w:rsid w:val="00660F3F"/>
    <w:rsid w:val="00661140"/>
    <w:rsid w:val="006613DE"/>
    <w:rsid w:val="00661608"/>
    <w:rsid w:val="006632CA"/>
    <w:rsid w:val="006638A2"/>
    <w:rsid w:val="00663ADF"/>
    <w:rsid w:val="006646A1"/>
    <w:rsid w:val="00664BE8"/>
    <w:rsid w:val="006653AE"/>
    <w:rsid w:val="006658C4"/>
    <w:rsid w:val="00666631"/>
    <w:rsid w:val="00666C26"/>
    <w:rsid w:val="00667010"/>
    <w:rsid w:val="00670847"/>
    <w:rsid w:val="006723B8"/>
    <w:rsid w:val="0067243B"/>
    <w:rsid w:val="00672EA1"/>
    <w:rsid w:val="006735EB"/>
    <w:rsid w:val="006740DC"/>
    <w:rsid w:val="0067480D"/>
    <w:rsid w:val="006749D1"/>
    <w:rsid w:val="006750F7"/>
    <w:rsid w:val="00675457"/>
    <w:rsid w:val="00676437"/>
    <w:rsid w:val="006764F9"/>
    <w:rsid w:val="0067664F"/>
    <w:rsid w:val="0067683E"/>
    <w:rsid w:val="00677233"/>
    <w:rsid w:val="00677EA9"/>
    <w:rsid w:val="00680155"/>
    <w:rsid w:val="006809EE"/>
    <w:rsid w:val="00683445"/>
    <w:rsid w:val="00683D91"/>
    <w:rsid w:val="00684A85"/>
    <w:rsid w:val="00684B17"/>
    <w:rsid w:val="00684F51"/>
    <w:rsid w:val="00684F9D"/>
    <w:rsid w:val="00686150"/>
    <w:rsid w:val="00686B65"/>
    <w:rsid w:val="0068745E"/>
    <w:rsid w:val="00687F28"/>
    <w:rsid w:val="00690C40"/>
    <w:rsid w:val="00691176"/>
    <w:rsid w:val="00692385"/>
    <w:rsid w:val="00694115"/>
    <w:rsid w:val="00695DC2"/>
    <w:rsid w:val="006963F6"/>
    <w:rsid w:val="006966F7"/>
    <w:rsid w:val="00696B81"/>
    <w:rsid w:val="006970BE"/>
    <w:rsid w:val="00697357"/>
    <w:rsid w:val="006A0245"/>
    <w:rsid w:val="006A0285"/>
    <w:rsid w:val="006A233B"/>
    <w:rsid w:val="006A2516"/>
    <w:rsid w:val="006A2B67"/>
    <w:rsid w:val="006A42A1"/>
    <w:rsid w:val="006A464B"/>
    <w:rsid w:val="006A4E98"/>
    <w:rsid w:val="006A5334"/>
    <w:rsid w:val="006A603F"/>
    <w:rsid w:val="006A6BEF"/>
    <w:rsid w:val="006A71A4"/>
    <w:rsid w:val="006A7529"/>
    <w:rsid w:val="006B00E5"/>
    <w:rsid w:val="006B05E3"/>
    <w:rsid w:val="006B093D"/>
    <w:rsid w:val="006B0C9E"/>
    <w:rsid w:val="006B21ED"/>
    <w:rsid w:val="006B32D2"/>
    <w:rsid w:val="006B344B"/>
    <w:rsid w:val="006B377F"/>
    <w:rsid w:val="006B398F"/>
    <w:rsid w:val="006B3E62"/>
    <w:rsid w:val="006B4807"/>
    <w:rsid w:val="006B4A46"/>
    <w:rsid w:val="006B4DC7"/>
    <w:rsid w:val="006B4E35"/>
    <w:rsid w:val="006B6094"/>
    <w:rsid w:val="006B64FD"/>
    <w:rsid w:val="006B6CEB"/>
    <w:rsid w:val="006B768C"/>
    <w:rsid w:val="006C012D"/>
    <w:rsid w:val="006C036C"/>
    <w:rsid w:val="006C15BB"/>
    <w:rsid w:val="006C1C68"/>
    <w:rsid w:val="006C3A07"/>
    <w:rsid w:val="006C3E6E"/>
    <w:rsid w:val="006C549D"/>
    <w:rsid w:val="006C60A8"/>
    <w:rsid w:val="006C68E3"/>
    <w:rsid w:val="006D000A"/>
    <w:rsid w:val="006D0948"/>
    <w:rsid w:val="006D160E"/>
    <w:rsid w:val="006D2823"/>
    <w:rsid w:val="006D2EE3"/>
    <w:rsid w:val="006D3AA1"/>
    <w:rsid w:val="006D3E92"/>
    <w:rsid w:val="006D4550"/>
    <w:rsid w:val="006D4A04"/>
    <w:rsid w:val="006D5D77"/>
    <w:rsid w:val="006D6DB7"/>
    <w:rsid w:val="006D6E96"/>
    <w:rsid w:val="006D7E25"/>
    <w:rsid w:val="006E2421"/>
    <w:rsid w:val="006E2544"/>
    <w:rsid w:val="006E26D6"/>
    <w:rsid w:val="006E2D25"/>
    <w:rsid w:val="006E350C"/>
    <w:rsid w:val="006E3EEB"/>
    <w:rsid w:val="006E404D"/>
    <w:rsid w:val="006E4214"/>
    <w:rsid w:val="006E4543"/>
    <w:rsid w:val="006E4F60"/>
    <w:rsid w:val="006E53AA"/>
    <w:rsid w:val="006E5CDE"/>
    <w:rsid w:val="006E6107"/>
    <w:rsid w:val="006E645E"/>
    <w:rsid w:val="006E7457"/>
    <w:rsid w:val="006F095F"/>
    <w:rsid w:val="006F0A32"/>
    <w:rsid w:val="006F0F79"/>
    <w:rsid w:val="006F151A"/>
    <w:rsid w:val="006F1558"/>
    <w:rsid w:val="006F188C"/>
    <w:rsid w:val="006F1A00"/>
    <w:rsid w:val="006F2F41"/>
    <w:rsid w:val="006F3A9D"/>
    <w:rsid w:val="006F4207"/>
    <w:rsid w:val="006F449E"/>
    <w:rsid w:val="006F4F2D"/>
    <w:rsid w:val="006F511A"/>
    <w:rsid w:val="006F5C4B"/>
    <w:rsid w:val="006F5F3D"/>
    <w:rsid w:val="006F623C"/>
    <w:rsid w:val="006F62E4"/>
    <w:rsid w:val="006F76C5"/>
    <w:rsid w:val="006F7716"/>
    <w:rsid w:val="006F79DF"/>
    <w:rsid w:val="006F7D27"/>
    <w:rsid w:val="007002D4"/>
    <w:rsid w:val="007002F5"/>
    <w:rsid w:val="007018FB"/>
    <w:rsid w:val="0070190E"/>
    <w:rsid w:val="00703C98"/>
    <w:rsid w:val="00703D37"/>
    <w:rsid w:val="0070593C"/>
    <w:rsid w:val="00705F53"/>
    <w:rsid w:val="00706672"/>
    <w:rsid w:val="00706B59"/>
    <w:rsid w:val="00706D40"/>
    <w:rsid w:val="007079BD"/>
    <w:rsid w:val="007101A0"/>
    <w:rsid w:val="00710CC0"/>
    <w:rsid w:val="007111CB"/>
    <w:rsid w:val="00713019"/>
    <w:rsid w:val="007146B3"/>
    <w:rsid w:val="0071544D"/>
    <w:rsid w:val="0071649A"/>
    <w:rsid w:val="00717305"/>
    <w:rsid w:val="00717871"/>
    <w:rsid w:val="00720966"/>
    <w:rsid w:val="00720AD7"/>
    <w:rsid w:val="00721226"/>
    <w:rsid w:val="00721915"/>
    <w:rsid w:val="00722372"/>
    <w:rsid w:val="0072312E"/>
    <w:rsid w:val="00723271"/>
    <w:rsid w:val="0072443F"/>
    <w:rsid w:val="00725BD9"/>
    <w:rsid w:val="0072742B"/>
    <w:rsid w:val="007276AD"/>
    <w:rsid w:val="00727B8F"/>
    <w:rsid w:val="007315F1"/>
    <w:rsid w:val="007316D9"/>
    <w:rsid w:val="00731F0A"/>
    <w:rsid w:val="0073227F"/>
    <w:rsid w:val="007322C9"/>
    <w:rsid w:val="007333AA"/>
    <w:rsid w:val="00733F0B"/>
    <w:rsid w:val="00734945"/>
    <w:rsid w:val="007370B6"/>
    <w:rsid w:val="007376CB"/>
    <w:rsid w:val="00741ACA"/>
    <w:rsid w:val="00741B0C"/>
    <w:rsid w:val="00741C92"/>
    <w:rsid w:val="00742111"/>
    <w:rsid w:val="00743BE8"/>
    <w:rsid w:val="00744511"/>
    <w:rsid w:val="00744DC3"/>
    <w:rsid w:val="00747388"/>
    <w:rsid w:val="00747D37"/>
    <w:rsid w:val="00750335"/>
    <w:rsid w:val="0075143D"/>
    <w:rsid w:val="00751C9B"/>
    <w:rsid w:val="007520A5"/>
    <w:rsid w:val="00752107"/>
    <w:rsid w:val="00753156"/>
    <w:rsid w:val="007534EF"/>
    <w:rsid w:val="00753E18"/>
    <w:rsid w:val="00754548"/>
    <w:rsid w:val="007551A3"/>
    <w:rsid w:val="00756067"/>
    <w:rsid w:val="00756958"/>
    <w:rsid w:val="00760349"/>
    <w:rsid w:val="00760BC2"/>
    <w:rsid w:val="007614D0"/>
    <w:rsid w:val="00761D6D"/>
    <w:rsid w:val="0076260A"/>
    <w:rsid w:val="00763DBE"/>
    <w:rsid w:val="007648B2"/>
    <w:rsid w:val="00765659"/>
    <w:rsid w:val="00766016"/>
    <w:rsid w:val="007666B4"/>
    <w:rsid w:val="00766CDE"/>
    <w:rsid w:val="0076746B"/>
    <w:rsid w:val="00767F0E"/>
    <w:rsid w:val="0077121B"/>
    <w:rsid w:val="00771B10"/>
    <w:rsid w:val="00772ABC"/>
    <w:rsid w:val="00773160"/>
    <w:rsid w:val="0077341D"/>
    <w:rsid w:val="00774455"/>
    <w:rsid w:val="0077476D"/>
    <w:rsid w:val="00774966"/>
    <w:rsid w:val="00776ED0"/>
    <w:rsid w:val="00777BD5"/>
    <w:rsid w:val="00780922"/>
    <w:rsid w:val="00780E66"/>
    <w:rsid w:val="00781309"/>
    <w:rsid w:val="00782042"/>
    <w:rsid w:val="00782FAD"/>
    <w:rsid w:val="0078549F"/>
    <w:rsid w:val="00785E3C"/>
    <w:rsid w:val="00786EAA"/>
    <w:rsid w:val="00786FD8"/>
    <w:rsid w:val="007874FC"/>
    <w:rsid w:val="0078785D"/>
    <w:rsid w:val="00787E57"/>
    <w:rsid w:val="0079040E"/>
    <w:rsid w:val="00790444"/>
    <w:rsid w:val="0079131D"/>
    <w:rsid w:val="00791FC2"/>
    <w:rsid w:val="00793626"/>
    <w:rsid w:val="00793BC2"/>
    <w:rsid w:val="007949AC"/>
    <w:rsid w:val="00794B1D"/>
    <w:rsid w:val="00794B76"/>
    <w:rsid w:val="0079581D"/>
    <w:rsid w:val="0079597E"/>
    <w:rsid w:val="00795CC6"/>
    <w:rsid w:val="007960B3"/>
    <w:rsid w:val="00796CF0"/>
    <w:rsid w:val="00797A50"/>
    <w:rsid w:val="007A31B4"/>
    <w:rsid w:val="007A31C9"/>
    <w:rsid w:val="007A349E"/>
    <w:rsid w:val="007A4978"/>
    <w:rsid w:val="007A53DA"/>
    <w:rsid w:val="007A5D25"/>
    <w:rsid w:val="007A6575"/>
    <w:rsid w:val="007A6648"/>
    <w:rsid w:val="007A6D2E"/>
    <w:rsid w:val="007A7390"/>
    <w:rsid w:val="007A7E60"/>
    <w:rsid w:val="007B0946"/>
    <w:rsid w:val="007B0F11"/>
    <w:rsid w:val="007B1020"/>
    <w:rsid w:val="007B14C3"/>
    <w:rsid w:val="007B1D35"/>
    <w:rsid w:val="007B28EC"/>
    <w:rsid w:val="007B3DDA"/>
    <w:rsid w:val="007B40C3"/>
    <w:rsid w:val="007B5DC6"/>
    <w:rsid w:val="007B647E"/>
    <w:rsid w:val="007B67A5"/>
    <w:rsid w:val="007B694A"/>
    <w:rsid w:val="007B770E"/>
    <w:rsid w:val="007C0852"/>
    <w:rsid w:val="007C09B3"/>
    <w:rsid w:val="007C0A5D"/>
    <w:rsid w:val="007C19F0"/>
    <w:rsid w:val="007C2661"/>
    <w:rsid w:val="007C2E4A"/>
    <w:rsid w:val="007C4141"/>
    <w:rsid w:val="007C41CC"/>
    <w:rsid w:val="007C41EA"/>
    <w:rsid w:val="007C4D5B"/>
    <w:rsid w:val="007C56F3"/>
    <w:rsid w:val="007C5AC5"/>
    <w:rsid w:val="007C66BA"/>
    <w:rsid w:val="007C74CD"/>
    <w:rsid w:val="007C7768"/>
    <w:rsid w:val="007C7958"/>
    <w:rsid w:val="007C7AB7"/>
    <w:rsid w:val="007D01C3"/>
    <w:rsid w:val="007D039B"/>
    <w:rsid w:val="007D0E79"/>
    <w:rsid w:val="007D2753"/>
    <w:rsid w:val="007D2AAB"/>
    <w:rsid w:val="007D4147"/>
    <w:rsid w:val="007D4DB6"/>
    <w:rsid w:val="007D51F0"/>
    <w:rsid w:val="007D64FC"/>
    <w:rsid w:val="007D6933"/>
    <w:rsid w:val="007D6DA4"/>
    <w:rsid w:val="007D713A"/>
    <w:rsid w:val="007D7539"/>
    <w:rsid w:val="007D768F"/>
    <w:rsid w:val="007D7CA3"/>
    <w:rsid w:val="007E089F"/>
    <w:rsid w:val="007E16FD"/>
    <w:rsid w:val="007E2DCA"/>
    <w:rsid w:val="007E33CB"/>
    <w:rsid w:val="007E49F6"/>
    <w:rsid w:val="007E5EEA"/>
    <w:rsid w:val="007E659B"/>
    <w:rsid w:val="007E77DD"/>
    <w:rsid w:val="007E793D"/>
    <w:rsid w:val="007E7A37"/>
    <w:rsid w:val="007E7F43"/>
    <w:rsid w:val="007F0A82"/>
    <w:rsid w:val="007F1132"/>
    <w:rsid w:val="007F1A86"/>
    <w:rsid w:val="007F219C"/>
    <w:rsid w:val="007F46ED"/>
    <w:rsid w:val="007F4EFC"/>
    <w:rsid w:val="007F6712"/>
    <w:rsid w:val="00801081"/>
    <w:rsid w:val="00802E47"/>
    <w:rsid w:val="008031D9"/>
    <w:rsid w:val="00805146"/>
    <w:rsid w:val="00806454"/>
    <w:rsid w:val="008064E7"/>
    <w:rsid w:val="008071C1"/>
    <w:rsid w:val="008107A0"/>
    <w:rsid w:val="00811AA9"/>
    <w:rsid w:val="00812518"/>
    <w:rsid w:val="0081274A"/>
    <w:rsid w:val="008132A2"/>
    <w:rsid w:val="008142F6"/>
    <w:rsid w:val="0081472E"/>
    <w:rsid w:val="00815463"/>
    <w:rsid w:val="0081781A"/>
    <w:rsid w:val="00817D88"/>
    <w:rsid w:val="0082037E"/>
    <w:rsid w:val="00820841"/>
    <w:rsid w:val="008216C8"/>
    <w:rsid w:val="008219D7"/>
    <w:rsid w:val="008228E9"/>
    <w:rsid w:val="008234E3"/>
    <w:rsid w:val="0082378D"/>
    <w:rsid w:val="00823B27"/>
    <w:rsid w:val="00823DF3"/>
    <w:rsid w:val="008241C0"/>
    <w:rsid w:val="0082420A"/>
    <w:rsid w:val="0082455E"/>
    <w:rsid w:val="008245DC"/>
    <w:rsid w:val="0082557D"/>
    <w:rsid w:val="00825622"/>
    <w:rsid w:val="00825E40"/>
    <w:rsid w:val="00825EF1"/>
    <w:rsid w:val="008275FD"/>
    <w:rsid w:val="00827BAE"/>
    <w:rsid w:val="008304AB"/>
    <w:rsid w:val="00830862"/>
    <w:rsid w:val="0083110E"/>
    <w:rsid w:val="00831EA0"/>
    <w:rsid w:val="00835671"/>
    <w:rsid w:val="008370BD"/>
    <w:rsid w:val="00837110"/>
    <w:rsid w:val="008374DA"/>
    <w:rsid w:val="00837D9C"/>
    <w:rsid w:val="0084045F"/>
    <w:rsid w:val="00840AF6"/>
    <w:rsid w:val="00840E66"/>
    <w:rsid w:val="00840ED6"/>
    <w:rsid w:val="0084124F"/>
    <w:rsid w:val="008421CA"/>
    <w:rsid w:val="0084248C"/>
    <w:rsid w:val="00843BC5"/>
    <w:rsid w:val="00844B21"/>
    <w:rsid w:val="00844CB1"/>
    <w:rsid w:val="00845B50"/>
    <w:rsid w:val="008462D4"/>
    <w:rsid w:val="00846FE3"/>
    <w:rsid w:val="0085081C"/>
    <w:rsid w:val="008516AE"/>
    <w:rsid w:val="0085233B"/>
    <w:rsid w:val="00852FB4"/>
    <w:rsid w:val="00853425"/>
    <w:rsid w:val="0085396F"/>
    <w:rsid w:val="0085490C"/>
    <w:rsid w:val="008552C4"/>
    <w:rsid w:val="008558B9"/>
    <w:rsid w:val="00856003"/>
    <w:rsid w:val="0085652B"/>
    <w:rsid w:val="00856D6B"/>
    <w:rsid w:val="008576F1"/>
    <w:rsid w:val="00857B39"/>
    <w:rsid w:val="00860DFB"/>
    <w:rsid w:val="008616A2"/>
    <w:rsid w:val="0086177F"/>
    <w:rsid w:val="00862103"/>
    <w:rsid w:val="0086274D"/>
    <w:rsid w:val="008630BF"/>
    <w:rsid w:val="0086477D"/>
    <w:rsid w:val="008662B1"/>
    <w:rsid w:val="008665C4"/>
    <w:rsid w:val="00866EC3"/>
    <w:rsid w:val="0086772E"/>
    <w:rsid w:val="00867A51"/>
    <w:rsid w:val="008701B1"/>
    <w:rsid w:val="0087148E"/>
    <w:rsid w:val="00872248"/>
    <w:rsid w:val="0087284A"/>
    <w:rsid w:val="00872983"/>
    <w:rsid w:val="00872D97"/>
    <w:rsid w:val="008750ED"/>
    <w:rsid w:val="008752A4"/>
    <w:rsid w:val="008753A0"/>
    <w:rsid w:val="00875477"/>
    <w:rsid w:val="00875B8A"/>
    <w:rsid w:val="0087629B"/>
    <w:rsid w:val="00876BC0"/>
    <w:rsid w:val="00876F7C"/>
    <w:rsid w:val="00877518"/>
    <w:rsid w:val="0087759A"/>
    <w:rsid w:val="008775E5"/>
    <w:rsid w:val="008801EE"/>
    <w:rsid w:val="00880522"/>
    <w:rsid w:val="0088065C"/>
    <w:rsid w:val="00881DB5"/>
    <w:rsid w:val="00882207"/>
    <w:rsid w:val="0088244F"/>
    <w:rsid w:val="00882F92"/>
    <w:rsid w:val="0088491B"/>
    <w:rsid w:val="008857D2"/>
    <w:rsid w:val="00886079"/>
    <w:rsid w:val="008861BB"/>
    <w:rsid w:val="008862D1"/>
    <w:rsid w:val="00886926"/>
    <w:rsid w:val="00892A42"/>
    <w:rsid w:val="0089323B"/>
    <w:rsid w:val="0089354B"/>
    <w:rsid w:val="0089368E"/>
    <w:rsid w:val="00893EE8"/>
    <w:rsid w:val="00893FFF"/>
    <w:rsid w:val="0089668B"/>
    <w:rsid w:val="0089697A"/>
    <w:rsid w:val="00897829"/>
    <w:rsid w:val="008A023C"/>
    <w:rsid w:val="008A02B8"/>
    <w:rsid w:val="008A0A0F"/>
    <w:rsid w:val="008A1165"/>
    <w:rsid w:val="008A1177"/>
    <w:rsid w:val="008A1F5A"/>
    <w:rsid w:val="008A474F"/>
    <w:rsid w:val="008A478F"/>
    <w:rsid w:val="008A4AB8"/>
    <w:rsid w:val="008A516C"/>
    <w:rsid w:val="008A5A58"/>
    <w:rsid w:val="008A5F13"/>
    <w:rsid w:val="008A6416"/>
    <w:rsid w:val="008A6A65"/>
    <w:rsid w:val="008A760F"/>
    <w:rsid w:val="008A7EC8"/>
    <w:rsid w:val="008A7F6C"/>
    <w:rsid w:val="008B0C83"/>
    <w:rsid w:val="008B1831"/>
    <w:rsid w:val="008B1A31"/>
    <w:rsid w:val="008B1BC8"/>
    <w:rsid w:val="008B1F19"/>
    <w:rsid w:val="008B2C81"/>
    <w:rsid w:val="008B3003"/>
    <w:rsid w:val="008B3005"/>
    <w:rsid w:val="008B3C64"/>
    <w:rsid w:val="008B4008"/>
    <w:rsid w:val="008B434E"/>
    <w:rsid w:val="008B435D"/>
    <w:rsid w:val="008B4E36"/>
    <w:rsid w:val="008B544C"/>
    <w:rsid w:val="008B63E4"/>
    <w:rsid w:val="008B6571"/>
    <w:rsid w:val="008B68D6"/>
    <w:rsid w:val="008B7F74"/>
    <w:rsid w:val="008C0CA1"/>
    <w:rsid w:val="008C103F"/>
    <w:rsid w:val="008C13B6"/>
    <w:rsid w:val="008C189A"/>
    <w:rsid w:val="008C1D43"/>
    <w:rsid w:val="008C32B4"/>
    <w:rsid w:val="008C33D4"/>
    <w:rsid w:val="008C3A6E"/>
    <w:rsid w:val="008C46AA"/>
    <w:rsid w:val="008C46C6"/>
    <w:rsid w:val="008C47E6"/>
    <w:rsid w:val="008C632A"/>
    <w:rsid w:val="008C6477"/>
    <w:rsid w:val="008C768D"/>
    <w:rsid w:val="008C7780"/>
    <w:rsid w:val="008C7D7B"/>
    <w:rsid w:val="008D1995"/>
    <w:rsid w:val="008D2986"/>
    <w:rsid w:val="008D2C13"/>
    <w:rsid w:val="008D3C15"/>
    <w:rsid w:val="008D3F69"/>
    <w:rsid w:val="008D44AA"/>
    <w:rsid w:val="008D4F46"/>
    <w:rsid w:val="008D64CA"/>
    <w:rsid w:val="008D6C67"/>
    <w:rsid w:val="008D7CAE"/>
    <w:rsid w:val="008E27CC"/>
    <w:rsid w:val="008E3381"/>
    <w:rsid w:val="008E3EA9"/>
    <w:rsid w:val="008E54C6"/>
    <w:rsid w:val="008E6B76"/>
    <w:rsid w:val="008E6CEB"/>
    <w:rsid w:val="008E75A2"/>
    <w:rsid w:val="008F0457"/>
    <w:rsid w:val="008F0553"/>
    <w:rsid w:val="008F0E55"/>
    <w:rsid w:val="008F1042"/>
    <w:rsid w:val="008F3466"/>
    <w:rsid w:val="008F347F"/>
    <w:rsid w:val="008F4BA5"/>
    <w:rsid w:val="008F58FC"/>
    <w:rsid w:val="008F6055"/>
    <w:rsid w:val="008F6C0E"/>
    <w:rsid w:val="008F6D3A"/>
    <w:rsid w:val="008F6F53"/>
    <w:rsid w:val="008F71FD"/>
    <w:rsid w:val="0090059B"/>
    <w:rsid w:val="009008F3"/>
    <w:rsid w:val="00900F32"/>
    <w:rsid w:val="0090245F"/>
    <w:rsid w:val="00902966"/>
    <w:rsid w:val="00902B68"/>
    <w:rsid w:val="00903093"/>
    <w:rsid w:val="00905919"/>
    <w:rsid w:val="00905A1A"/>
    <w:rsid w:val="0090617B"/>
    <w:rsid w:val="00906C0B"/>
    <w:rsid w:val="0090722D"/>
    <w:rsid w:val="009079C0"/>
    <w:rsid w:val="009118CE"/>
    <w:rsid w:val="0091199F"/>
    <w:rsid w:val="00911EAA"/>
    <w:rsid w:val="00912589"/>
    <w:rsid w:val="0091286B"/>
    <w:rsid w:val="009129AF"/>
    <w:rsid w:val="009131D7"/>
    <w:rsid w:val="009154C1"/>
    <w:rsid w:val="009162F1"/>
    <w:rsid w:val="0092031E"/>
    <w:rsid w:val="00920A05"/>
    <w:rsid w:val="00920ED3"/>
    <w:rsid w:val="00921E45"/>
    <w:rsid w:val="00923CF9"/>
    <w:rsid w:val="0092413A"/>
    <w:rsid w:val="00927929"/>
    <w:rsid w:val="00927C1B"/>
    <w:rsid w:val="00927E53"/>
    <w:rsid w:val="0093000C"/>
    <w:rsid w:val="009304FD"/>
    <w:rsid w:val="0093071B"/>
    <w:rsid w:val="00930F73"/>
    <w:rsid w:val="00931E04"/>
    <w:rsid w:val="00932629"/>
    <w:rsid w:val="00933E52"/>
    <w:rsid w:val="0093565A"/>
    <w:rsid w:val="0093598D"/>
    <w:rsid w:val="00935F5C"/>
    <w:rsid w:val="009369AB"/>
    <w:rsid w:val="00936BE3"/>
    <w:rsid w:val="0093765F"/>
    <w:rsid w:val="0093789C"/>
    <w:rsid w:val="00937D6D"/>
    <w:rsid w:val="00941844"/>
    <w:rsid w:val="00941D14"/>
    <w:rsid w:val="00942989"/>
    <w:rsid w:val="00943204"/>
    <w:rsid w:val="00943605"/>
    <w:rsid w:val="00944766"/>
    <w:rsid w:val="0094588A"/>
    <w:rsid w:val="00946561"/>
    <w:rsid w:val="00946999"/>
    <w:rsid w:val="00946D0E"/>
    <w:rsid w:val="0094717D"/>
    <w:rsid w:val="00950394"/>
    <w:rsid w:val="00950AD8"/>
    <w:rsid w:val="009517E0"/>
    <w:rsid w:val="0095337A"/>
    <w:rsid w:val="00953D93"/>
    <w:rsid w:val="00953F3E"/>
    <w:rsid w:val="00954588"/>
    <w:rsid w:val="00954667"/>
    <w:rsid w:val="00954999"/>
    <w:rsid w:val="00954CE3"/>
    <w:rsid w:val="009552E5"/>
    <w:rsid w:val="0095539B"/>
    <w:rsid w:val="00957153"/>
    <w:rsid w:val="0095742A"/>
    <w:rsid w:val="00957CB2"/>
    <w:rsid w:val="009606A7"/>
    <w:rsid w:val="00960C9E"/>
    <w:rsid w:val="009611C8"/>
    <w:rsid w:val="00962513"/>
    <w:rsid w:val="00962A9C"/>
    <w:rsid w:val="00964275"/>
    <w:rsid w:val="00964D70"/>
    <w:rsid w:val="009651B6"/>
    <w:rsid w:val="00965C4A"/>
    <w:rsid w:val="00970AC4"/>
    <w:rsid w:val="00971D3D"/>
    <w:rsid w:val="009722FB"/>
    <w:rsid w:val="00972A2F"/>
    <w:rsid w:val="00972A53"/>
    <w:rsid w:val="009732F6"/>
    <w:rsid w:val="00973C8A"/>
    <w:rsid w:val="00974B6B"/>
    <w:rsid w:val="00974D08"/>
    <w:rsid w:val="00974DDC"/>
    <w:rsid w:val="00974E34"/>
    <w:rsid w:val="00974E3A"/>
    <w:rsid w:val="009769C9"/>
    <w:rsid w:val="00976DDB"/>
    <w:rsid w:val="009772CA"/>
    <w:rsid w:val="00977F07"/>
    <w:rsid w:val="0098228C"/>
    <w:rsid w:val="0098241C"/>
    <w:rsid w:val="00983223"/>
    <w:rsid w:val="00984098"/>
    <w:rsid w:val="00984DCF"/>
    <w:rsid w:val="00984DD9"/>
    <w:rsid w:val="00984F0B"/>
    <w:rsid w:val="00985A92"/>
    <w:rsid w:val="00985AA7"/>
    <w:rsid w:val="00985C18"/>
    <w:rsid w:val="0098601E"/>
    <w:rsid w:val="00986921"/>
    <w:rsid w:val="00987310"/>
    <w:rsid w:val="00987D78"/>
    <w:rsid w:val="0099084A"/>
    <w:rsid w:val="00992D7D"/>
    <w:rsid w:val="00993299"/>
    <w:rsid w:val="0099421F"/>
    <w:rsid w:val="009949EF"/>
    <w:rsid w:val="00995EA8"/>
    <w:rsid w:val="00995F64"/>
    <w:rsid w:val="00996764"/>
    <w:rsid w:val="00996C8B"/>
    <w:rsid w:val="00997587"/>
    <w:rsid w:val="009A0755"/>
    <w:rsid w:val="009A07F0"/>
    <w:rsid w:val="009A0C66"/>
    <w:rsid w:val="009A1CCD"/>
    <w:rsid w:val="009A1E90"/>
    <w:rsid w:val="009A294B"/>
    <w:rsid w:val="009A407B"/>
    <w:rsid w:val="009A4227"/>
    <w:rsid w:val="009A4936"/>
    <w:rsid w:val="009A4F8A"/>
    <w:rsid w:val="009A5E77"/>
    <w:rsid w:val="009A7B96"/>
    <w:rsid w:val="009B0667"/>
    <w:rsid w:val="009B2046"/>
    <w:rsid w:val="009B441A"/>
    <w:rsid w:val="009B531E"/>
    <w:rsid w:val="009B5370"/>
    <w:rsid w:val="009B551C"/>
    <w:rsid w:val="009C06C7"/>
    <w:rsid w:val="009C07E9"/>
    <w:rsid w:val="009C0897"/>
    <w:rsid w:val="009C1929"/>
    <w:rsid w:val="009C200D"/>
    <w:rsid w:val="009C20AF"/>
    <w:rsid w:val="009C5E37"/>
    <w:rsid w:val="009C6BC5"/>
    <w:rsid w:val="009C6EFD"/>
    <w:rsid w:val="009C72AA"/>
    <w:rsid w:val="009C7644"/>
    <w:rsid w:val="009C7E64"/>
    <w:rsid w:val="009C7F45"/>
    <w:rsid w:val="009D01F9"/>
    <w:rsid w:val="009D0239"/>
    <w:rsid w:val="009D091E"/>
    <w:rsid w:val="009D0D6C"/>
    <w:rsid w:val="009D1242"/>
    <w:rsid w:val="009D1432"/>
    <w:rsid w:val="009D1A36"/>
    <w:rsid w:val="009D1C98"/>
    <w:rsid w:val="009D2798"/>
    <w:rsid w:val="009D3684"/>
    <w:rsid w:val="009D3A6A"/>
    <w:rsid w:val="009D3A95"/>
    <w:rsid w:val="009D3D16"/>
    <w:rsid w:val="009D404B"/>
    <w:rsid w:val="009D63DA"/>
    <w:rsid w:val="009D6ACF"/>
    <w:rsid w:val="009D6F28"/>
    <w:rsid w:val="009E0380"/>
    <w:rsid w:val="009E0E78"/>
    <w:rsid w:val="009E0ECC"/>
    <w:rsid w:val="009E0F8C"/>
    <w:rsid w:val="009E1843"/>
    <w:rsid w:val="009E1BCB"/>
    <w:rsid w:val="009E4CF9"/>
    <w:rsid w:val="009E521F"/>
    <w:rsid w:val="009E6F7F"/>
    <w:rsid w:val="009E7D42"/>
    <w:rsid w:val="009F00F7"/>
    <w:rsid w:val="009F022F"/>
    <w:rsid w:val="009F1C58"/>
    <w:rsid w:val="009F1F80"/>
    <w:rsid w:val="009F2BDF"/>
    <w:rsid w:val="009F4272"/>
    <w:rsid w:val="009F5D56"/>
    <w:rsid w:val="009F6651"/>
    <w:rsid w:val="009F6DA6"/>
    <w:rsid w:val="009F7330"/>
    <w:rsid w:val="009F74E7"/>
    <w:rsid w:val="009F7E4D"/>
    <w:rsid w:val="00A0411D"/>
    <w:rsid w:val="00A04B91"/>
    <w:rsid w:val="00A055AF"/>
    <w:rsid w:val="00A06BAB"/>
    <w:rsid w:val="00A10FD1"/>
    <w:rsid w:val="00A133EA"/>
    <w:rsid w:val="00A149E9"/>
    <w:rsid w:val="00A14B03"/>
    <w:rsid w:val="00A15E14"/>
    <w:rsid w:val="00A15FA9"/>
    <w:rsid w:val="00A16186"/>
    <w:rsid w:val="00A16630"/>
    <w:rsid w:val="00A16882"/>
    <w:rsid w:val="00A204BF"/>
    <w:rsid w:val="00A20CF5"/>
    <w:rsid w:val="00A21B84"/>
    <w:rsid w:val="00A21D17"/>
    <w:rsid w:val="00A2209C"/>
    <w:rsid w:val="00A225B1"/>
    <w:rsid w:val="00A22B93"/>
    <w:rsid w:val="00A240AA"/>
    <w:rsid w:val="00A24693"/>
    <w:rsid w:val="00A2495F"/>
    <w:rsid w:val="00A26521"/>
    <w:rsid w:val="00A26966"/>
    <w:rsid w:val="00A269CD"/>
    <w:rsid w:val="00A26DD8"/>
    <w:rsid w:val="00A27B5D"/>
    <w:rsid w:val="00A30917"/>
    <w:rsid w:val="00A3126F"/>
    <w:rsid w:val="00A314B9"/>
    <w:rsid w:val="00A316F0"/>
    <w:rsid w:val="00A32033"/>
    <w:rsid w:val="00A32131"/>
    <w:rsid w:val="00A324CC"/>
    <w:rsid w:val="00A33DE3"/>
    <w:rsid w:val="00A34B93"/>
    <w:rsid w:val="00A36355"/>
    <w:rsid w:val="00A37625"/>
    <w:rsid w:val="00A378A1"/>
    <w:rsid w:val="00A40C5B"/>
    <w:rsid w:val="00A418C5"/>
    <w:rsid w:val="00A42985"/>
    <w:rsid w:val="00A42D4B"/>
    <w:rsid w:val="00A447C7"/>
    <w:rsid w:val="00A44955"/>
    <w:rsid w:val="00A44A24"/>
    <w:rsid w:val="00A45B9B"/>
    <w:rsid w:val="00A45ECE"/>
    <w:rsid w:val="00A47A6A"/>
    <w:rsid w:val="00A47CF6"/>
    <w:rsid w:val="00A47D38"/>
    <w:rsid w:val="00A5035E"/>
    <w:rsid w:val="00A50EF5"/>
    <w:rsid w:val="00A510C8"/>
    <w:rsid w:val="00A5224A"/>
    <w:rsid w:val="00A538F0"/>
    <w:rsid w:val="00A54A4A"/>
    <w:rsid w:val="00A55B77"/>
    <w:rsid w:val="00A55D57"/>
    <w:rsid w:val="00A5625A"/>
    <w:rsid w:val="00A56D14"/>
    <w:rsid w:val="00A60152"/>
    <w:rsid w:val="00A61554"/>
    <w:rsid w:val="00A61ECC"/>
    <w:rsid w:val="00A6265B"/>
    <w:rsid w:val="00A6376D"/>
    <w:rsid w:val="00A63899"/>
    <w:rsid w:val="00A64ACA"/>
    <w:rsid w:val="00A6562D"/>
    <w:rsid w:val="00A6642C"/>
    <w:rsid w:val="00A669C1"/>
    <w:rsid w:val="00A66BE0"/>
    <w:rsid w:val="00A70281"/>
    <w:rsid w:val="00A70309"/>
    <w:rsid w:val="00A714C3"/>
    <w:rsid w:val="00A71C7F"/>
    <w:rsid w:val="00A72982"/>
    <w:rsid w:val="00A72992"/>
    <w:rsid w:val="00A72BAD"/>
    <w:rsid w:val="00A72CFA"/>
    <w:rsid w:val="00A74203"/>
    <w:rsid w:val="00A743EB"/>
    <w:rsid w:val="00A74F83"/>
    <w:rsid w:val="00A750DE"/>
    <w:rsid w:val="00A75536"/>
    <w:rsid w:val="00A7772E"/>
    <w:rsid w:val="00A80046"/>
    <w:rsid w:val="00A803DA"/>
    <w:rsid w:val="00A81078"/>
    <w:rsid w:val="00A82E71"/>
    <w:rsid w:val="00A82FEF"/>
    <w:rsid w:val="00A83414"/>
    <w:rsid w:val="00A83898"/>
    <w:rsid w:val="00A8573C"/>
    <w:rsid w:val="00A86408"/>
    <w:rsid w:val="00A869F1"/>
    <w:rsid w:val="00A86DF7"/>
    <w:rsid w:val="00A87569"/>
    <w:rsid w:val="00A8796F"/>
    <w:rsid w:val="00A87DDE"/>
    <w:rsid w:val="00A87E5E"/>
    <w:rsid w:val="00A90778"/>
    <w:rsid w:val="00A91F67"/>
    <w:rsid w:val="00A927F1"/>
    <w:rsid w:val="00A92E93"/>
    <w:rsid w:val="00A93429"/>
    <w:rsid w:val="00A94B44"/>
    <w:rsid w:val="00A94C25"/>
    <w:rsid w:val="00A95192"/>
    <w:rsid w:val="00A9722F"/>
    <w:rsid w:val="00A9781C"/>
    <w:rsid w:val="00AA0241"/>
    <w:rsid w:val="00AA09F6"/>
    <w:rsid w:val="00AA0A5C"/>
    <w:rsid w:val="00AA2099"/>
    <w:rsid w:val="00AA295B"/>
    <w:rsid w:val="00AA361F"/>
    <w:rsid w:val="00AA3B59"/>
    <w:rsid w:val="00AA404B"/>
    <w:rsid w:val="00AA557A"/>
    <w:rsid w:val="00AA5A27"/>
    <w:rsid w:val="00AA5C6D"/>
    <w:rsid w:val="00AA6324"/>
    <w:rsid w:val="00AA65B3"/>
    <w:rsid w:val="00AA7768"/>
    <w:rsid w:val="00AA780F"/>
    <w:rsid w:val="00AB017F"/>
    <w:rsid w:val="00AB26A1"/>
    <w:rsid w:val="00AB36A7"/>
    <w:rsid w:val="00AB3CE7"/>
    <w:rsid w:val="00AB3F1A"/>
    <w:rsid w:val="00AB5EF1"/>
    <w:rsid w:val="00AB65D9"/>
    <w:rsid w:val="00AB7382"/>
    <w:rsid w:val="00AB7556"/>
    <w:rsid w:val="00AB7647"/>
    <w:rsid w:val="00AB77FD"/>
    <w:rsid w:val="00AB7CCA"/>
    <w:rsid w:val="00AC3CB8"/>
    <w:rsid w:val="00AC4199"/>
    <w:rsid w:val="00AC4C02"/>
    <w:rsid w:val="00AC4FAB"/>
    <w:rsid w:val="00AC6930"/>
    <w:rsid w:val="00AC7C29"/>
    <w:rsid w:val="00AC7FC4"/>
    <w:rsid w:val="00AD322F"/>
    <w:rsid w:val="00AD39C4"/>
    <w:rsid w:val="00AD3B4E"/>
    <w:rsid w:val="00AD51B2"/>
    <w:rsid w:val="00AD64C6"/>
    <w:rsid w:val="00AD682B"/>
    <w:rsid w:val="00AD6C47"/>
    <w:rsid w:val="00AD73B4"/>
    <w:rsid w:val="00AE11B4"/>
    <w:rsid w:val="00AE11DF"/>
    <w:rsid w:val="00AE2A11"/>
    <w:rsid w:val="00AE301E"/>
    <w:rsid w:val="00AE5BFC"/>
    <w:rsid w:val="00AE771B"/>
    <w:rsid w:val="00AF14D5"/>
    <w:rsid w:val="00AF1CDB"/>
    <w:rsid w:val="00AF2AB7"/>
    <w:rsid w:val="00AF3D16"/>
    <w:rsid w:val="00AF45F1"/>
    <w:rsid w:val="00AF4694"/>
    <w:rsid w:val="00AF4DCD"/>
    <w:rsid w:val="00AF5851"/>
    <w:rsid w:val="00AF780F"/>
    <w:rsid w:val="00B00000"/>
    <w:rsid w:val="00B00C7A"/>
    <w:rsid w:val="00B016B3"/>
    <w:rsid w:val="00B0185C"/>
    <w:rsid w:val="00B026B8"/>
    <w:rsid w:val="00B03088"/>
    <w:rsid w:val="00B040A6"/>
    <w:rsid w:val="00B04472"/>
    <w:rsid w:val="00B045EF"/>
    <w:rsid w:val="00B0470C"/>
    <w:rsid w:val="00B057E0"/>
    <w:rsid w:val="00B062D1"/>
    <w:rsid w:val="00B062EE"/>
    <w:rsid w:val="00B06735"/>
    <w:rsid w:val="00B069E4"/>
    <w:rsid w:val="00B06CE5"/>
    <w:rsid w:val="00B100EC"/>
    <w:rsid w:val="00B10A19"/>
    <w:rsid w:val="00B126B3"/>
    <w:rsid w:val="00B127F6"/>
    <w:rsid w:val="00B12973"/>
    <w:rsid w:val="00B15E3C"/>
    <w:rsid w:val="00B17436"/>
    <w:rsid w:val="00B20CC9"/>
    <w:rsid w:val="00B21172"/>
    <w:rsid w:val="00B21733"/>
    <w:rsid w:val="00B21C76"/>
    <w:rsid w:val="00B22C83"/>
    <w:rsid w:val="00B23238"/>
    <w:rsid w:val="00B23841"/>
    <w:rsid w:val="00B2412E"/>
    <w:rsid w:val="00B24202"/>
    <w:rsid w:val="00B248D3"/>
    <w:rsid w:val="00B24A23"/>
    <w:rsid w:val="00B2592E"/>
    <w:rsid w:val="00B261B5"/>
    <w:rsid w:val="00B26D70"/>
    <w:rsid w:val="00B30256"/>
    <w:rsid w:val="00B31A5A"/>
    <w:rsid w:val="00B31A7F"/>
    <w:rsid w:val="00B326D9"/>
    <w:rsid w:val="00B32E9A"/>
    <w:rsid w:val="00B337A7"/>
    <w:rsid w:val="00B33EB0"/>
    <w:rsid w:val="00B34208"/>
    <w:rsid w:val="00B36099"/>
    <w:rsid w:val="00B36451"/>
    <w:rsid w:val="00B37002"/>
    <w:rsid w:val="00B372A8"/>
    <w:rsid w:val="00B374EF"/>
    <w:rsid w:val="00B37A32"/>
    <w:rsid w:val="00B40C15"/>
    <w:rsid w:val="00B410FF"/>
    <w:rsid w:val="00B413E3"/>
    <w:rsid w:val="00B428EB"/>
    <w:rsid w:val="00B42C92"/>
    <w:rsid w:val="00B43BA6"/>
    <w:rsid w:val="00B447B0"/>
    <w:rsid w:val="00B457B8"/>
    <w:rsid w:val="00B457BB"/>
    <w:rsid w:val="00B460A3"/>
    <w:rsid w:val="00B46C3B"/>
    <w:rsid w:val="00B47DD1"/>
    <w:rsid w:val="00B47F36"/>
    <w:rsid w:val="00B50D23"/>
    <w:rsid w:val="00B51872"/>
    <w:rsid w:val="00B51B3E"/>
    <w:rsid w:val="00B521FE"/>
    <w:rsid w:val="00B52579"/>
    <w:rsid w:val="00B526E8"/>
    <w:rsid w:val="00B52950"/>
    <w:rsid w:val="00B53F75"/>
    <w:rsid w:val="00B54491"/>
    <w:rsid w:val="00B54B71"/>
    <w:rsid w:val="00B54C9D"/>
    <w:rsid w:val="00B54FA0"/>
    <w:rsid w:val="00B55645"/>
    <w:rsid w:val="00B55CF7"/>
    <w:rsid w:val="00B55D8B"/>
    <w:rsid w:val="00B57316"/>
    <w:rsid w:val="00B57531"/>
    <w:rsid w:val="00B57B10"/>
    <w:rsid w:val="00B57F74"/>
    <w:rsid w:val="00B62664"/>
    <w:rsid w:val="00B63D57"/>
    <w:rsid w:val="00B64001"/>
    <w:rsid w:val="00B64748"/>
    <w:rsid w:val="00B65370"/>
    <w:rsid w:val="00B66F08"/>
    <w:rsid w:val="00B67ECE"/>
    <w:rsid w:val="00B7085A"/>
    <w:rsid w:val="00B7108B"/>
    <w:rsid w:val="00B71688"/>
    <w:rsid w:val="00B71801"/>
    <w:rsid w:val="00B721D0"/>
    <w:rsid w:val="00B72A7E"/>
    <w:rsid w:val="00B74422"/>
    <w:rsid w:val="00B74B86"/>
    <w:rsid w:val="00B75C48"/>
    <w:rsid w:val="00B80695"/>
    <w:rsid w:val="00B80875"/>
    <w:rsid w:val="00B8185E"/>
    <w:rsid w:val="00B836E3"/>
    <w:rsid w:val="00B8396E"/>
    <w:rsid w:val="00B839A5"/>
    <w:rsid w:val="00B8429C"/>
    <w:rsid w:val="00B875DB"/>
    <w:rsid w:val="00B878DE"/>
    <w:rsid w:val="00B91B65"/>
    <w:rsid w:val="00B921C0"/>
    <w:rsid w:val="00B92352"/>
    <w:rsid w:val="00B930F0"/>
    <w:rsid w:val="00B93D6F"/>
    <w:rsid w:val="00B94CC6"/>
    <w:rsid w:val="00B9531C"/>
    <w:rsid w:val="00B95810"/>
    <w:rsid w:val="00B959F8"/>
    <w:rsid w:val="00B95F6A"/>
    <w:rsid w:val="00B96020"/>
    <w:rsid w:val="00B96492"/>
    <w:rsid w:val="00B976E7"/>
    <w:rsid w:val="00B97A4E"/>
    <w:rsid w:val="00B97D14"/>
    <w:rsid w:val="00BA1E3B"/>
    <w:rsid w:val="00BA2664"/>
    <w:rsid w:val="00BA29DE"/>
    <w:rsid w:val="00BA35D1"/>
    <w:rsid w:val="00BA5222"/>
    <w:rsid w:val="00BA55A0"/>
    <w:rsid w:val="00BA5719"/>
    <w:rsid w:val="00BA5A24"/>
    <w:rsid w:val="00BA61E8"/>
    <w:rsid w:val="00BA6525"/>
    <w:rsid w:val="00BA72DB"/>
    <w:rsid w:val="00BA76A9"/>
    <w:rsid w:val="00BB22F8"/>
    <w:rsid w:val="00BB3A70"/>
    <w:rsid w:val="00BB41FC"/>
    <w:rsid w:val="00BB4816"/>
    <w:rsid w:val="00BB5F2E"/>
    <w:rsid w:val="00BB6784"/>
    <w:rsid w:val="00BB6C6D"/>
    <w:rsid w:val="00BB76D0"/>
    <w:rsid w:val="00BB7965"/>
    <w:rsid w:val="00BC1CF6"/>
    <w:rsid w:val="00BC415E"/>
    <w:rsid w:val="00BC4AD3"/>
    <w:rsid w:val="00BC6480"/>
    <w:rsid w:val="00BC6A45"/>
    <w:rsid w:val="00BC7053"/>
    <w:rsid w:val="00BC7CBF"/>
    <w:rsid w:val="00BC7CDB"/>
    <w:rsid w:val="00BD01B4"/>
    <w:rsid w:val="00BD0FDF"/>
    <w:rsid w:val="00BD1632"/>
    <w:rsid w:val="00BD2D91"/>
    <w:rsid w:val="00BD5F7B"/>
    <w:rsid w:val="00BD6541"/>
    <w:rsid w:val="00BD6684"/>
    <w:rsid w:val="00BE08C2"/>
    <w:rsid w:val="00BE0AE4"/>
    <w:rsid w:val="00BE2317"/>
    <w:rsid w:val="00BE239A"/>
    <w:rsid w:val="00BE26F8"/>
    <w:rsid w:val="00BE378C"/>
    <w:rsid w:val="00BE4376"/>
    <w:rsid w:val="00BE43D3"/>
    <w:rsid w:val="00BE43FB"/>
    <w:rsid w:val="00BE5B4D"/>
    <w:rsid w:val="00BE6974"/>
    <w:rsid w:val="00BE71EA"/>
    <w:rsid w:val="00BE76E0"/>
    <w:rsid w:val="00BF0B66"/>
    <w:rsid w:val="00BF0DDA"/>
    <w:rsid w:val="00BF1688"/>
    <w:rsid w:val="00BF192C"/>
    <w:rsid w:val="00BF22C6"/>
    <w:rsid w:val="00BF2849"/>
    <w:rsid w:val="00BF2B86"/>
    <w:rsid w:val="00BF2D16"/>
    <w:rsid w:val="00BF385F"/>
    <w:rsid w:val="00BF4B44"/>
    <w:rsid w:val="00BF58E4"/>
    <w:rsid w:val="00BF637C"/>
    <w:rsid w:val="00BF6527"/>
    <w:rsid w:val="00BF6B13"/>
    <w:rsid w:val="00BF757D"/>
    <w:rsid w:val="00C004EA"/>
    <w:rsid w:val="00C0157D"/>
    <w:rsid w:val="00C02762"/>
    <w:rsid w:val="00C027BD"/>
    <w:rsid w:val="00C04FBC"/>
    <w:rsid w:val="00C05A76"/>
    <w:rsid w:val="00C0619A"/>
    <w:rsid w:val="00C06976"/>
    <w:rsid w:val="00C07512"/>
    <w:rsid w:val="00C07692"/>
    <w:rsid w:val="00C07BFC"/>
    <w:rsid w:val="00C07E7A"/>
    <w:rsid w:val="00C10D11"/>
    <w:rsid w:val="00C1147E"/>
    <w:rsid w:val="00C11AC9"/>
    <w:rsid w:val="00C1320B"/>
    <w:rsid w:val="00C13927"/>
    <w:rsid w:val="00C15366"/>
    <w:rsid w:val="00C1650C"/>
    <w:rsid w:val="00C16691"/>
    <w:rsid w:val="00C16FF2"/>
    <w:rsid w:val="00C17E95"/>
    <w:rsid w:val="00C20CF5"/>
    <w:rsid w:val="00C21284"/>
    <w:rsid w:val="00C2201A"/>
    <w:rsid w:val="00C226E6"/>
    <w:rsid w:val="00C23BEE"/>
    <w:rsid w:val="00C244DA"/>
    <w:rsid w:val="00C25B71"/>
    <w:rsid w:val="00C26435"/>
    <w:rsid w:val="00C26BF5"/>
    <w:rsid w:val="00C26D57"/>
    <w:rsid w:val="00C27782"/>
    <w:rsid w:val="00C2797D"/>
    <w:rsid w:val="00C304A5"/>
    <w:rsid w:val="00C32680"/>
    <w:rsid w:val="00C32D87"/>
    <w:rsid w:val="00C32EDD"/>
    <w:rsid w:val="00C32F02"/>
    <w:rsid w:val="00C336CF"/>
    <w:rsid w:val="00C35092"/>
    <w:rsid w:val="00C35667"/>
    <w:rsid w:val="00C3607B"/>
    <w:rsid w:val="00C36710"/>
    <w:rsid w:val="00C37BCC"/>
    <w:rsid w:val="00C37CB2"/>
    <w:rsid w:val="00C37E79"/>
    <w:rsid w:val="00C400D2"/>
    <w:rsid w:val="00C4084F"/>
    <w:rsid w:val="00C420C4"/>
    <w:rsid w:val="00C42433"/>
    <w:rsid w:val="00C42FAC"/>
    <w:rsid w:val="00C43D45"/>
    <w:rsid w:val="00C4437E"/>
    <w:rsid w:val="00C45089"/>
    <w:rsid w:val="00C4598B"/>
    <w:rsid w:val="00C4605F"/>
    <w:rsid w:val="00C47922"/>
    <w:rsid w:val="00C50F10"/>
    <w:rsid w:val="00C51FD3"/>
    <w:rsid w:val="00C525AF"/>
    <w:rsid w:val="00C525E3"/>
    <w:rsid w:val="00C53650"/>
    <w:rsid w:val="00C56661"/>
    <w:rsid w:val="00C56BB8"/>
    <w:rsid w:val="00C602A5"/>
    <w:rsid w:val="00C61991"/>
    <w:rsid w:val="00C624DD"/>
    <w:rsid w:val="00C62A67"/>
    <w:rsid w:val="00C63AF3"/>
    <w:rsid w:val="00C63B5C"/>
    <w:rsid w:val="00C6491F"/>
    <w:rsid w:val="00C649C7"/>
    <w:rsid w:val="00C6639A"/>
    <w:rsid w:val="00C674EE"/>
    <w:rsid w:val="00C7012B"/>
    <w:rsid w:val="00C71BCC"/>
    <w:rsid w:val="00C71E63"/>
    <w:rsid w:val="00C72407"/>
    <w:rsid w:val="00C7251E"/>
    <w:rsid w:val="00C729FF"/>
    <w:rsid w:val="00C739DB"/>
    <w:rsid w:val="00C73BF3"/>
    <w:rsid w:val="00C74234"/>
    <w:rsid w:val="00C76445"/>
    <w:rsid w:val="00C769AF"/>
    <w:rsid w:val="00C771A8"/>
    <w:rsid w:val="00C775A2"/>
    <w:rsid w:val="00C77A15"/>
    <w:rsid w:val="00C80842"/>
    <w:rsid w:val="00C81A01"/>
    <w:rsid w:val="00C8363F"/>
    <w:rsid w:val="00C847D8"/>
    <w:rsid w:val="00C849FE"/>
    <w:rsid w:val="00C84B28"/>
    <w:rsid w:val="00C85018"/>
    <w:rsid w:val="00C8538A"/>
    <w:rsid w:val="00C858E8"/>
    <w:rsid w:val="00C8745B"/>
    <w:rsid w:val="00C87C30"/>
    <w:rsid w:val="00C904C3"/>
    <w:rsid w:val="00C90B96"/>
    <w:rsid w:val="00C934B2"/>
    <w:rsid w:val="00C93616"/>
    <w:rsid w:val="00C93986"/>
    <w:rsid w:val="00C939DC"/>
    <w:rsid w:val="00C94322"/>
    <w:rsid w:val="00C9537A"/>
    <w:rsid w:val="00C96958"/>
    <w:rsid w:val="00C9749B"/>
    <w:rsid w:val="00C976E5"/>
    <w:rsid w:val="00CA0645"/>
    <w:rsid w:val="00CA0B8B"/>
    <w:rsid w:val="00CA2557"/>
    <w:rsid w:val="00CA29DF"/>
    <w:rsid w:val="00CA313C"/>
    <w:rsid w:val="00CA343A"/>
    <w:rsid w:val="00CA42A9"/>
    <w:rsid w:val="00CA518F"/>
    <w:rsid w:val="00CA58B2"/>
    <w:rsid w:val="00CA6118"/>
    <w:rsid w:val="00CA64B0"/>
    <w:rsid w:val="00CA7019"/>
    <w:rsid w:val="00CA7F43"/>
    <w:rsid w:val="00CB2836"/>
    <w:rsid w:val="00CB3843"/>
    <w:rsid w:val="00CB423C"/>
    <w:rsid w:val="00CB4D1F"/>
    <w:rsid w:val="00CB4E4C"/>
    <w:rsid w:val="00CB52FE"/>
    <w:rsid w:val="00CB61D7"/>
    <w:rsid w:val="00CB76C9"/>
    <w:rsid w:val="00CC0E06"/>
    <w:rsid w:val="00CC12F5"/>
    <w:rsid w:val="00CC13C2"/>
    <w:rsid w:val="00CC1C66"/>
    <w:rsid w:val="00CC20AB"/>
    <w:rsid w:val="00CC219C"/>
    <w:rsid w:val="00CC21D5"/>
    <w:rsid w:val="00CC2251"/>
    <w:rsid w:val="00CC3AB1"/>
    <w:rsid w:val="00CC3F09"/>
    <w:rsid w:val="00CC4352"/>
    <w:rsid w:val="00CC4BA6"/>
    <w:rsid w:val="00CC4DF3"/>
    <w:rsid w:val="00CC4E5B"/>
    <w:rsid w:val="00CC6B36"/>
    <w:rsid w:val="00CC6B83"/>
    <w:rsid w:val="00CC703C"/>
    <w:rsid w:val="00CC76D7"/>
    <w:rsid w:val="00CD1072"/>
    <w:rsid w:val="00CD140E"/>
    <w:rsid w:val="00CD192D"/>
    <w:rsid w:val="00CD3764"/>
    <w:rsid w:val="00CD4850"/>
    <w:rsid w:val="00CD4878"/>
    <w:rsid w:val="00CE0B14"/>
    <w:rsid w:val="00CE1BFB"/>
    <w:rsid w:val="00CE2E32"/>
    <w:rsid w:val="00CE36F4"/>
    <w:rsid w:val="00CE3896"/>
    <w:rsid w:val="00CE3D0C"/>
    <w:rsid w:val="00CE5597"/>
    <w:rsid w:val="00CE5943"/>
    <w:rsid w:val="00CE5BA4"/>
    <w:rsid w:val="00CE5D4C"/>
    <w:rsid w:val="00CE6561"/>
    <w:rsid w:val="00CE6D38"/>
    <w:rsid w:val="00CE6EEA"/>
    <w:rsid w:val="00CE7B3D"/>
    <w:rsid w:val="00CF09ED"/>
    <w:rsid w:val="00CF1605"/>
    <w:rsid w:val="00CF25F8"/>
    <w:rsid w:val="00CF47CA"/>
    <w:rsid w:val="00CF50F7"/>
    <w:rsid w:val="00CF6815"/>
    <w:rsid w:val="00CF6FA7"/>
    <w:rsid w:val="00D00058"/>
    <w:rsid w:val="00D001F3"/>
    <w:rsid w:val="00D01C4E"/>
    <w:rsid w:val="00D0363C"/>
    <w:rsid w:val="00D03DC9"/>
    <w:rsid w:val="00D04297"/>
    <w:rsid w:val="00D04FB1"/>
    <w:rsid w:val="00D0562A"/>
    <w:rsid w:val="00D05772"/>
    <w:rsid w:val="00D05B3F"/>
    <w:rsid w:val="00D07740"/>
    <w:rsid w:val="00D07CF9"/>
    <w:rsid w:val="00D10968"/>
    <w:rsid w:val="00D10C89"/>
    <w:rsid w:val="00D12835"/>
    <w:rsid w:val="00D12C62"/>
    <w:rsid w:val="00D1332A"/>
    <w:rsid w:val="00D141B4"/>
    <w:rsid w:val="00D1752E"/>
    <w:rsid w:val="00D17A2B"/>
    <w:rsid w:val="00D17AF4"/>
    <w:rsid w:val="00D17CA9"/>
    <w:rsid w:val="00D17FED"/>
    <w:rsid w:val="00D20A9B"/>
    <w:rsid w:val="00D21020"/>
    <w:rsid w:val="00D223F9"/>
    <w:rsid w:val="00D22FAC"/>
    <w:rsid w:val="00D23119"/>
    <w:rsid w:val="00D25314"/>
    <w:rsid w:val="00D260E3"/>
    <w:rsid w:val="00D26308"/>
    <w:rsid w:val="00D26E14"/>
    <w:rsid w:val="00D278A5"/>
    <w:rsid w:val="00D307D6"/>
    <w:rsid w:val="00D30A40"/>
    <w:rsid w:val="00D3338B"/>
    <w:rsid w:val="00D343CD"/>
    <w:rsid w:val="00D34664"/>
    <w:rsid w:val="00D34A39"/>
    <w:rsid w:val="00D34B95"/>
    <w:rsid w:val="00D34BE4"/>
    <w:rsid w:val="00D34CB6"/>
    <w:rsid w:val="00D359CF"/>
    <w:rsid w:val="00D3614E"/>
    <w:rsid w:val="00D365B7"/>
    <w:rsid w:val="00D373AE"/>
    <w:rsid w:val="00D37C4E"/>
    <w:rsid w:val="00D404F8"/>
    <w:rsid w:val="00D41271"/>
    <w:rsid w:val="00D4136B"/>
    <w:rsid w:val="00D42A7D"/>
    <w:rsid w:val="00D43893"/>
    <w:rsid w:val="00D4394A"/>
    <w:rsid w:val="00D44EAF"/>
    <w:rsid w:val="00D45730"/>
    <w:rsid w:val="00D46881"/>
    <w:rsid w:val="00D47339"/>
    <w:rsid w:val="00D476FE"/>
    <w:rsid w:val="00D51A4A"/>
    <w:rsid w:val="00D525AB"/>
    <w:rsid w:val="00D52ED5"/>
    <w:rsid w:val="00D5353F"/>
    <w:rsid w:val="00D542C7"/>
    <w:rsid w:val="00D54C84"/>
    <w:rsid w:val="00D55AA9"/>
    <w:rsid w:val="00D563C5"/>
    <w:rsid w:val="00D564F2"/>
    <w:rsid w:val="00D60C82"/>
    <w:rsid w:val="00D61287"/>
    <w:rsid w:val="00D61C2E"/>
    <w:rsid w:val="00D61D8C"/>
    <w:rsid w:val="00D61E4F"/>
    <w:rsid w:val="00D61F77"/>
    <w:rsid w:val="00D621D6"/>
    <w:rsid w:val="00D62EEC"/>
    <w:rsid w:val="00D64243"/>
    <w:rsid w:val="00D64963"/>
    <w:rsid w:val="00D65190"/>
    <w:rsid w:val="00D668FD"/>
    <w:rsid w:val="00D67620"/>
    <w:rsid w:val="00D67B32"/>
    <w:rsid w:val="00D7050D"/>
    <w:rsid w:val="00D70A12"/>
    <w:rsid w:val="00D70B28"/>
    <w:rsid w:val="00D71567"/>
    <w:rsid w:val="00D71B53"/>
    <w:rsid w:val="00D72900"/>
    <w:rsid w:val="00D72DA8"/>
    <w:rsid w:val="00D73653"/>
    <w:rsid w:val="00D7386B"/>
    <w:rsid w:val="00D75B6A"/>
    <w:rsid w:val="00D8112C"/>
    <w:rsid w:val="00D81C99"/>
    <w:rsid w:val="00D81F01"/>
    <w:rsid w:val="00D82AFE"/>
    <w:rsid w:val="00D839C3"/>
    <w:rsid w:val="00D85D3A"/>
    <w:rsid w:val="00D86C45"/>
    <w:rsid w:val="00D9096F"/>
    <w:rsid w:val="00D90CE3"/>
    <w:rsid w:val="00D9127B"/>
    <w:rsid w:val="00D91293"/>
    <w:rsid w:val="00D92326"/>
    <w:rsid w:val="00D92BF1"/>
    <w:rsid w:val="00D93551"/>
    <w:rsid w:val="00D93FA6"/>
    <w:rsid w:val="00D949DD"/>
    <w:rsid w:val="00D94B1C"/>
    <w:rsid w:val="00D951B7"/>
    <w:rsid w:val="00D957BD"/>
    <w:rsid w:val="00D96668"/>
    <w:rsid w:val="00D96A5A"/>
    <w:rsid w:val="00D9737A"/>
    <w:rsid w:val="00D97606"/>
    <w:rsid w:val="00DA0D62"/>
    <w:rsid w:val="00DA12A1"/>
    <w:rsid w:val="00DA13B1"/>
    <w:rsid w:val="00DA16AA"/>
    <w:rsid w:val="00DA1802"/>
    <w:rsid w:val="00DA1CCC"/>
    <w:rsid w:val="00DA3131"/>
    <w:rsid w:val="00DA394A"/>
    <w:rsid w:val="00DA416D"/>
    <w:rsid w:val="00DA4365"/>
    <w:rsid w:val="00DA7390"/>
    <w:rsid w:val="00DA7AB5"/>
    <w:rsid w:val="00DA7B7A"/>
    <w:rsid w:val="00DB0066"/>
    <w:rsid w:val="00DB2853"/>
    <w:rsid w:val="00DB3613"/>
    <w:rsid w:val="00DB425A"/>
    <w:rsid w:val="00DB5C02"/>
    <w:rsid w:val="00DB5C14"/>
    <w:rsid w:val="00DB5F58"/>
    <w:rsid w:val="00DB6C07"/>
    <w:rsid w:val="00DB7277"/>
    <w:rsid w:val="00DB746B"/>
    <w:rsid w:val="00DC0736"/>
    <w:rsid w:val="00DC087D"/>
    <w:rsid w:val="00DC0AC7"/>
    <w:rsid w:val="00DC1609"/>
    <w:rsid w:val="00DC1E28"/>
    <w:rsid w:val="00DC257D"/>
    <w:rsid w:val="00DC2BE5"/>
    <w:rsid w:val="00DC454C"/>
    <w:rsid w:val="00DC4E70"/>
    <w:rsid w:val="00DC5296"/>
    <w:rsid w:val="00DC5F39"/>
    <w:rsid w:val="00DC6238"/>
    <w:rsid w:val="00DC6766"/>
    <w:rsid w:val="00DC7115"/>
    <w:rsid w:val="00DC7D37"/>
    <w:rsid w:val="00DD0F2A"/>
    <w:rsid w:val="00DD16CD"/>
    <w:rsid w:val="00DD29F7"/>
    <w:rsid w:val="00DD305C"/>
    <w:rsid w:val="00DD3200"/>
    <w:rsid w:val="00DD569A"/>
    <w:rsid w:val="00DD64FE"/>
    <w:rsid w:val="00DD657B"/>
    <w:rsid w:val="00DD6942"/>
    <w:rsid w:val="00DD7796"/>
    <w:rsid w:val="00DD790A"/>
    <w:rsid w:val="00DE09BF"/>
    <w:rsid w:val="00DE1218"/>
    <w:rsid w:val="00DE135C"/>
    <w:rsid w:val="00DE1DE3"/>
    <w:rsid w:val="00DE2A0B"/>
    <w:rsid w:val="00DE3182"/>
    <w:rsid w:val="00DE35E1"/>
    <w:rsid w:val="00DE3B46"/>
    <w:rsid w:val="00DE5162"/>
    <w:rsid w:val="00DE562A"/>
    <w:rsid w:val="00DE5B27"/>
    <w:rsid w:val="00DF0F52"/>
    <w:rsid w:val="00DF12CD"/>
    <w:rsid w:val="00DF12D0"/>
    <w:rsid w:val="00DF177B"/>
    <w:rsid w:val="00DF17EA"/>
    <w:rsid w:val="00DF1B22"/>
    <w:rsid w:val="00DF35F3"/>
    <w:rsid w:val="00DF419E"/>
    <w:rsid w:val="00DF46D3"/>
    <w:rsid w:val="00DF4E94"/>
    <w:rsid w:val="00DF53D5"/>
    <w:rsid w:val="00DF54CB"/>
    <w:rsid w:val="00DF559D"/>
    <w:rsid w:val="00DF5C10"/>
    <w:rsid w:val="00DF6669"/>
    <w:rsid w:val="00E002B3"/>
    <w:rsid w:val="00E003EF"/>
    <w:rsid w:val="00E01736"/>
    <w:rsid w:val="00E01FFA"/>
    <w:rsid w:val="00E022BC"/>
    <w:rsid w:val="00E0260B"/>
    <w:rsid w:val="00E027F9"/>
    <w:rsid w:val="00E030CC"/>
    <w:rsid w:val="00E031E4"/>
    <w:rsid w:val="00E03923"/>
    <w:rsid w:val="00E04702"/>
    <w:rsid w:val="00E04E4B"/>
    <w:rsid w:val="00E05036"/>
    <w:rsid w:val="00E057AF"/>
    <w:rsid w:val="00E05B3A"/>
    <w:rsid w:val="00E05BCF"/>
    <w:rsid w:val="00E05DE3"/>
    <w:rsid w:val="00E060B1"/>
    <w:rsid w:val="00E0778A"/>
    <w:rsid w:val="00E07B4F"/>
    <w:rsid w:val="00E07D2A"/>
    <w:rsid w:val="00E07FD7"/>
    <w:rsid w:val="00E10212"/>
    <w:rsid w:val="00E104A3"/>
    <w:rsid w:val="00E10626"/>
    <w:rsid w:val="00E1095E"/>
    <w:rsid w:val="00E11BAD"/>
    <w:rsid w:val="00E128F8"/>
    <w:rsid w:val="00E1305E"/>
    <w:rsid w:val="00E1669B"/>
    <w:rsid w:val="00E16742"/>
    <w:rsid w:val="00E167DF"/>
    <w:rsid w:val="00E16CBC"/>
    <w:rsid w:val="00E17147"/>
    <w:rsid w:val="00E17544"/>
    <w:rsid w:val="00E2136F"/>
    <w:rsid w:val="00E22AD7"/>
    <w:rsid w:val="00E22B3D"/>
    <w:rsid w:val="00E233B6"/>
    <w:rsid w:val="00E23D7E"/>
    <w:rsid w:val="00E2435E"/>
    <w:rsid w:val="00E24C11"/>
    <w:rsid w:val="00E24EE2"/>
    <w:rsid w:val="00E253F3"/>
    <w:rsid w:val="00E25492"/>
    <w:rsid w:val="00E3073A"/>
    <w:rsid w:val="00E31003"/>
    <w:rsid w:val="00E312E5"/>
    <w:rsid w:val="00E32CA2"/>
    <w:rsid w:val="00E333F5"/>
    <w:rsid w:val="00E34C29"/>
    <w:rsid w:val="00E35B85"/>
    <w:rsid w:val="00E35CC6"/>
    <w:rsid w:val="00E40742"/>
    <w:rsid w:val="00E41FEA"/>
    <w:rsid w:val="00E43071"/>
    <w:rsid w:val="00E434B4"/>
    <w:rsid w:val="00E437C8"/>
    <w:rsid w:val="00E4435C"/>
    <w:rsid w:val="00E44D78"/>
    <w:rsid w:val="00E459FA"/>
    <w:rsid w:val="00E45F1E"/>
    <w:rsid w:val="00E461EF"/>
    <w:rsid w:val="00E46F20"/>
    <w:rsid w:val="00E476EC"/>
    <w:rsid w:val="00E50E33"/>
    <w:rsid w:val="00E50E5B"/>
    <w:rsid w:val="00E50F23"/>
    <w:rsid w:val="00E52627"/>
    <w:rsid w:val="00E52A54"/>
    <w:rsid w:val="00E53331"/>
    <w:rsid w:val="00E536C9"/>
    <w:rsid w:val="00E53BDA"/>
    <w:rsid w:val="00E54207"/>
    <w:rsid w:val="00E54CA4"/>
    <w:rsid w:val="00E54D3A"/>
    <w:rsid w:val="00E55331"/>
    <w:rsid w:val="00E60457"/>
    <w:rsid w:val="00E60A14"/>
    <w:rsid w:val="00E60E4B"/>
    <w:rsid w:val="00E614DA"/>
    <w:rsid w:val="00E61CC8"/>
    <w:rsid w:val="00E61E89"/>
    <w:rsid w:val="00E621C2"/>
    <w:rsid w:val="00E642E0"/>
    <w:rsid w:val="00E643A6"/>
    <w:rsid w:val="00E64D34"/>
    <w:rsid w:val="00E67461"/>
    <w:rsid w:val="00E67EBC"/>
    <w:rsid w:val="00E70C37"/>
    <w:rsid w:val="00E716DB"/>
    <w:rsid w:val="00E7181C"/>
    <w:rsid w:val="00E7252F"/>
    <w:rsid w:val="00E7272D"/>
    <w:rsid w:val="00E72A59"/>
    <w:rsid w:val="00E72B50"/>
    <w:rsid w:val="00E72C45"/>
    <w:rsid w:val="00E73E11"/>
    <w:rsid w:val="00E74A70"/>
    <w:rsid w:val="00E75474"/>
    <w:rsid w:val="00E764C9"/>
    <w:rsid w:val="00E769E3"/>
    <w:rsid w:val="00E7728A"/>
    <w:rsid w:val="00E77BC9"/>
    <w:rsid w:val="00E81044"/>
    <w:rsid w:val="00E81CB3"/>
    <w:rsid w:val="00E82CA8"/>
    <w:rsid w:val="00E83645"/>
    <w:rsid w:val="00E84EC2"/>
    <w:rsid w:val="00E85D04"/>
    <w:rsid w:val="00E85DF2"/>
    <w:rsid w:val="00E86B16"/>
    <w:rsid w:val="00E8714F"/>
    <w:rsid w:val="00E90030"/>
    <w:rsid w:val="00E907F0"/>
    <w:rsid w:val="00E9087F"/>
    <w:rsid w:val="00E90C56"/>
    <w:rsid w:val="00E90F4A"/>
    <w:rsid w:val="00E911C8"/>
    <w:rsid w:val="00E92263"/>
    <w:rsid w:val="00E92B6C"/>
    <w:rsid w:val="00E96953"/>
    <w:rsid w:val="00E96A27"/>
    <w:rsid w:val="00E96B22"/>
    <w:rsid w:val="00E96CC6"/>
    <w:rsid w:val="00E971DD"/>
    <w:rsid w:val="00E97905"/>
    <w:rsid w:val="00E97B76"/>
    <w:rsid w:val="00EA14BE"/>
    <w:rsid w:val="00EA1B3E"/>
    <w:rsid w:val="00EA1DF9"/>
    <w:rsid w:val="00EA3CC9"/>
    <w:rsid w:val="00EA3E29"/>
    <w:rsid w:val="00EA49D9"/>
    <w:rsid w:val="00EA4BFC"/>
    <w:rsid w:val="00EA5676"/>
    <w:rsid w:val="00EA5BE6"/>
    <w:rsid w:val="00EA7AC0"/>
    <w:rsid w:val="00EB0CD3"/>
    <w:rsid w:val="00EB1566"/>
    <w:rsid w:val="00EB1764"/>
    <w:rsid w:val="00EB40E1"/>
    <w:rsid w:val="00EB4D28"/>
    <w:rsid w:val="00EB579D"/>
    <w:rsid w:val="00EB599E"/>
    <w:rsid w:val="00EB616E"/>
    <w:rsid w:val="00EB66DF"/>
    <w:rsid w:val="00EB6ADA"/>
    <w:rsid w:val="00EC08D4"/>
    <w:rsid w:val="00EC0D6F"/>
    <w:rsid w:val="00EC1AEF"/>
    <w:rsid w:val="00EC1FF8"/>
    <w:rsid w:val="00EC4281"/>
    <w:rsid w:val="00EC6A2E"/>
    <w:rsid w:val="00EC7ACE"/>
    <w:rsid w:val="00EC7C53"/>
    <w:rsid w:val="00ED05D2"/>
    <w:rsid w:val="00ED0764"/>
    <w:rsid w:val="00ED122A"/>
    <w:rsid w:val="00ED24BD"/>
    <w:rsid w:val="00ED291B"/>
    <w:rsid w:val="00ED32CB"/>
    <w:rsid w:val="00ED468E"/>
    <w:rsid w:val="00ED4E65"/>
    <w:rsid w:val="00ED53F7"/>
    <w:rsid w:val="00ED5810"/>
    <w:rsid w:val="00ED65E8"/>
    <w:rsid w:val="00ED724A"/>
    <w:rsid w:val="00EE0150"/>
    <w:rsid w:val="00EE0273"/>
    <w:rsid w:val="00EE0A2E"/>
    <w:rsid w:val="00EE130F"/>
    <w:rsid w:val="00EE1327"/>
    <w:rsid w:val="00EE14FD"/>
    <w:rsid w:val="00EE16FF"/>
    <w:rsid w:val="00EE1AD2"/>
    <w:rsid w:val="00EE23CD"/>
    <w:rsid w:val="00EE36B1"/>
    <w:rsid w:val="00EE3AEF"/>
    <w:rsid w:val="00EE4167"/>
    <w:rsid w:val="00EE4D56"/>
    <w:rsid w:val="00EE54D6"/>
    <w:rsid w:val="00EE551E"/>
    <w:rsid w:val="00EE582A"/>
    <w:rsid w:val="00EE5F64"/>
    <w:rsid w:val="00EE675C"/>
    <w:rsid w:val="00EE68F0"/>
    <w:rsid w:val="00EE6977"/>
    <w:rsid w:val="00EE6C9A"/>
    <w:rsid w:val="00EE6F51"/>
    <w:rsid w:val="00EE7AA1"/>
    <w:rsid w:val="00EE7ADB"/>
    <w:rsid w:val="00EF0388"/>
    <w:rsid w:val="00EF0450"/>
    <w:rsid w:val="00EF0660"/>
    <w:rsid w:val="00EF4399"/>
    <w:rsid w:val="00EF541C"/>
    <w:rsid w:val="00EF65FA"/>
    <w:rsid w:val="00EF6787"/>
    <w:rsid w:val="00F000E0"/>
    <w:rsid w:val="00F001AD"/>
    <w:rsid w:val="00F00517"/>
    <w:rsid w:val="00F0138E"/>
    <w:rsid w:val="00F02541"/>
    <w:rsid w:val="00F0561A"/>
    <w:rsid w:val="00F05F28"/>
    <w:rsid w:val="00F06D42"/>
    <w:rsid w:val="00F0715D"/>
    <w:rsid w:val="00F074E2"/>
    <w:rsid w:val="00F07CFA"/>
    <w:rsid w:val="00F07F59"/>
    <w:rsid w:val="00F10DB5"/>
    <w:rsid w:val="00F1215B"/>
    <w:rsid w:val="00F13004"/>
    <w:rsid w:val="00F13686"/>
    <w:rsid w:val="00F13E73"/>
    <w:rsid w:val="00F13F51"/>
    <w:rsid w:val="00F144A7"/>
    <w:rsid w:val="00F14F63"/>
    <w:rsid w:val="00F17B0E"/>
    <w:rsid w:val="00F17FD4"/>
    <w:rsid w:val="00F2050B"/>
    <w:rsid w:val="00F20B44"/>
    <w:rsid w:val="00F2243F"/>
    <w:rsid w:val="00F2286A"/>
    <w:rsid w:val="00F2387E"/>
    <w:rsid w:val="00F23A6A"/>
    <w:rsid w:val="00F24239"/>
    <w:rsid w:val="00F2445F"/>
    <w:rsid w:val="00F24886"/>
    <w:rsid w:val="00F24E5A"/>
    <w:rsid w:val="00F25585"/>
    <w:rsid w:val="00F27861"/>
    <w:rsid w:val="00F27B6F"/>
    <w:rsid w:val="00F300E0"/>
    <w:rsid w:val="00F30FCF"/>
    <w:rsid w:val="00F3298A"/>
    <w:rsid w:val="00F339A4"/>
    <w:rsid w:val="00F3458B"/>
    <w:rsid w:val="00F34B2D"/>
    <w:rsid w:val="00F34DDC"/>
    <w:rsid w:val="00F365F0"/>
    <w:rsid w:val="00F36951"/>
    <w:rsid w:val="00F36E3E"/>
    <w:rsid w:val="00F3764B"/>
    <w:rsid w:val="00F37E53"/>
    <w:rsid w:val="00F42A93"/>
    <w:rsid w:val="00F43298"/>
    <w:rsid w:val="00F43625"/>
    <w:rsid w:val="00F442F5"/>
    <w:rsid w:val="00F44389"/>
    <w:rsid w:val="00F44EAE"/>
    <w:rsid w:val="00F45800"/>
    <w:rsid w:val="00F46209"/>
    <w:rsid w:val="00F4680D"/>
    <w:rsid w:val="00F46AFD"/>
    <w:rsid w:val="00F50C8A"/>
    <w:rsid w:val="00F50F1D"/>
    <w:rsid w:val="00F51140"/>
    <w:rsid w:val="00F527DF"/>
    <w:rsid w:val="00F536E7"/>
    <w:rsid w:val="00F53D8A"/>
    <w:rsid w:val="00F54508"/>
    <w:rsid w:val="00F60353"/>
    <w:rsid w:val="00F613B2"/>
    <w:rsid w:val="00F62353"/>
    <w:rsid w:val="00F62AB5"/>
    <w:rsid w:val="00F63599"/>
    <w:rsid w:val="00F6386C"/>
    <w:rsid w:val="00F64C0C"/>
    <w:rsid w:val="00F66F99"/>
    <w:rsid w:val="00F67DC5"/>
    <w:rsid w:val="00F7039E"/>
    <w:rsid w:val="00F709EB"/>
    <w:rsid w:val="00F71459"/>
    <w:rsid w:val="00F714A9"/>
    <w:rsid w:val="00F717D7"/>
    <w:rsid w:val="00F71B01"/>
    <w:rsid w:val="00F7250F"/>
    <w:rsid w:val="00F72CB2"/>
    <w:rsid w:val="00F735D1"/>
    <w:rsid w:val="00F74758"/>
    <w:rsid w:val="00F7707A"/>
    <w:rsid w:val="00F774F4"/>
    <w:rsid w:val="00F77A36"/>
    <w:rsid w:val="00F77B40"/>
    <w:rsid w:val="00F800ED"/>
    <w:rsid w:val="00F8015B"/>
    <w:rsid w:val="00F802E4"/>
    <w:rsid w:val="00F80534"/>
    <w:rsid w:val="00F805BC"/>
    <w:rsid w:val="00F81AB4"/>
    <w:rsid w:val="00F81DDA"/>
    <w:rsid w:val="00F8472C"/>
    <w:rsid w:val="00F85B35"/>
    <w:rsid w:val="00F85EB2"/>
    <w:rsid w:val="00F862FA"/>
    <w:rsid w:val="00F86E4C"/>
    <w:rsid w:val="00F91CB6"/>
    <w:rsid w:val="00F92643"/>
    <w:rsid w:val="00F93989"/>
    <w:rsid w:val="00F94C3B"/>
    <w:rsid w:val="00F95C30"/>
    <w:rsid w:val="00F962AA"/>
    <w:rsid w:val="00F965E4"/>
    <w:rsid w:val="00F966D2"/>
    <w:rsid w:val="00F96B3D"/>
    <w:rsid w:val="00F97933"/>
    <w:rsid w:val="00FA0705"/>
    <w:rsid w:val="00FA0C14"/>
    <w:rsid w:val="00FA14E7"/>
    <w:rsid w:val="00FA1E6D"/>
    <w:rsid w:val="00FA1F85"/>
    <w:rsid w:val="00FA1F99"/>
    <w:rsid w:val="00FA2753"/>
    <w:rsid w:val="00FA336C"/>
    <w:rsid w:val="00FA4BBE"/>
    <w:rsid w:val="00FA65C1"/>
    <w:rsid w:val="00FA7397"/>
    <w:rsid w:val="00FA7C4A"/>
    <w:rsid w:val="00FA7D3D"/>
    <w:rsid w:val="00FA7FA6"/>
    <w:rsid w:val="00FB05F8"/>
    <w:rsid w:val="00FB1162"/>
    <w:rsid w:val="00FB382F"/>
    <w:rsid w:val="00FB4F1A"/>
    <w:rsid w:val="00FB5C83"/>
    <w:rsid w:val="00FB6461"/>
    <w:rsid w:val="00FB69B6"/>
    <w:rsid w:val="00FB7781"/>
    <w:rsid w:val="00FB7EA5"/>
    <w:rsid w:val="00FC0041"/>
    <w:rsid w:val="00FC024D"/>
    <w:rsid w:val="00FC06E0"/>
    <w:rsid w:val="00FC0797"/>
    <w:rsid w:val="00FC07B1"/>
    <w:rsid w:val="00FC1457"/>
    <w:rsid w:val="00FC14D4"/>
    <w:rsid w:val="00FC17D9"/>
    <w:rsid w:val="00FC1E61"/>
    <w:rsid w:val="00FC1F0B"/>
    <w:rsid w:val="00FC3DDB"/>
    <w:rsid w:val="00FC3E68"/>
    <w:rsid w:val="00FC42DE"/>
    <w:rsid w:val="00FC4D2D"/>
    <w:rsid w:val="00FC4D8C"/>
    <w:rsid w:val="00FC5C56"/>
    <w:rsid w:val="00FC5FE1"/>
    <w:rsid w:val="00FC6123"/>
    <w:rsid w:val="00FC61BA"/>
    <w:rsid w:val="00FC6375"/>
    <w:rsid w:val="00FC63D1"/>
    <w:rsid w:val="00FC75F3"/>
    <w:rsid w:val="00FC7FC3"/>
    <w:rsid w:val="00FD0588"/>
    <w:rsid w:val="00FD059D"/>
    <w:rsid w:val="00FD0832"/>
    <w:rsid w:val="00FD0A9B"/>
    <w:rsid w:val="00FD15AF"/>
    <w:rsid w:val="00FD494C"/>
    <w:rsid w:val="00FD4B62"/>
    <w:rsid w:val="00FD57A6"/>
    <w:rsid w:val="00FD649A"/>
    <w:rsid w:val="00FD7CF8"/>
    <w:rsid w:val="00FE0E70"/>
    <w:rsid w:val="00FE1898"/>
    <w:rsid w:val="00FE1BEA"/>
    <w:rsid w:val="00FE2DE1"/>
    <w:rsid w:val="00FE45D2"/>
    <w:rsid w:val="00FE4AD7"/>
    <w:rsid w:val="00FE6EA0"/>
    <w:rsid w:val="00FF1129"/>
    <w:rsid w:val="00FF1605"/>
    <w:rsid w:val="00FF1690"/>
    <w:rsid w:val="00FF1E7A"/>
    <w:rsid w:val="00FF2C48"/>
    <w:rsid w:val="00FF2ED7"/>
    <w:rsid w:val="00FF3E32"/>
    <w:rsid w:val="00FF419B"/>
    <w:rsid w:val="00FF6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9C8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C00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C0014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5C00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C0014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5C0014"/>
    <w:pPr>
      <w:widowControl/>
      <w:ind w:firstLine="420"/>
      <w:jc w:val="left"/>
    </w:pPr>
    <w:rPr>
      <w:rFonts w:ascii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99"/>
    <w:rsid w:val="00CC4DF3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43EE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3EEC"/>
    <w:rPr>
      <w:sz w:val="18"/>
      <w:szCs w:val="18"/>
    </w:rPr>
  </w:style>
  <w:style w:type="paragraph" w:styleId="NormalWeb">
    <w:name w:val="Normal (Web)"/>
    <w:basedOn w:val="Normal"/>
    <w:uiPriority w:val="99"/>
    <w:semiHidden/>
    <w:rsid w:val="00B976E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Hyperlink">
    <w:name w:val="Hyperlink"/>
    <w:basedOn w:val="DefaultParagraphFont"/>
    <w:uiPriority w:val="99"/>
    <w:rsid w:val="00B95810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89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92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9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9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89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9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9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438</Words>
  <Characters>2503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张婧</cp:lastModifiedBy>
  <cp:revision>3</cp:revision>
  <cp:lastPrinted>2011-06-09T08:00:00Z</cp:lastPrinted>
  <dcterms:created xsi:type="dcterms:W3CDTF">2011-09-01T04:23:00Z</dcterms:created>
  <dcterms:modified xsi:type="dcterms:W3CDTF">2016-12-30T02:04:00Z</dcterms:modified>
</cp:coreProperties>
</file>